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63050" w14:textId="7179E16A" w:rsidR="00217656" w:rsidRPr="00217656" w:rsidRDefault="00217656" w:rsidP="00217656">
      <w:pPr>
        <w:pStyle w:val="CRCoverPage"/>
        <w:tabs>
          <w:tab w:val="right" w:pos="9639"/>
        </w:tabs>
        <w:spacing w:after="0"/>
        <w:rPr>
          <w:b/>
          <w:sz w:val="24"/>
        </w:rPr>
      </w:pPr>
      <w:bookmarkStart w:id="0" w:name="_Hlk120694421"/>
      <w:r w:rsidRPr="00217656">
        <w:rPr>
          <w:b/>
          <w:sz w:val="24"/>
        </w:rPr>
        <w:t>3GPP TSG RAN Meeting #99</w:t>
      </w:r>
      <w:r w:rsidRPr="00217656">
        <w:rPr>
          <w:b/>
          <w:sz w:val="24"/>
        </w:rPr>
        <w:tab/>
      </w:r>
      <w:r w:rsidR="008823EA" w:rsidRPr="008823EA">
        <w:rPr>
          <w:b/>
          <w:sz w:val="24"/>
        </w:rPr>
        <w:t>RP-230313</w:t>
      </w:r>
    </w:p>
    <w:p w14:paraId="74D3B354" w14:textId="3D2853A4" w:rsidR="00F86A73" w:rsidRPr="002D4E78" w:rsidRDefault="00217656" w:rsidP="00217656">
      <w:pPr>
        <w:pStyle w:val="CRCoverPage"/>
        <w:tabs>
          <w:tab w:val="right" w:pos="9639"/>
        </w:tabs>
        <w:spacing w:after="0"/>
        <w:rPr>
          <w:b/>
          <w:noProof/>
          <w:sz w:val="24"/>
        </w:rPr>
      </w:pPr>
      <w:r w:rsidRPr="00217656">
        <w:rPr>
          <w:b/>
          <w:sz w:val="24"/>
        </w:rPr>
        <w:t>Rotterdam, Netherlands, March 20-23, 2023</w:t>
      </w:r>
    </w:p>
    <w:bookmarkEnd w:id="0"/>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3F402F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616" w:rsidRPr="00061002">
        <w:rPr>
          <w:rFonts w:ascii="Arial" w:eastAsia="Batang" w:hAnsi="Arial"/>
          <w:b/>
          <w:lang w:eastAsia="zh-CN"/>
        </w:rPr>
        <w:t>9.3.</w:t>
      </w:r>
      <w:r w:rsidR="002D4E78">
        <w:rPr>
          <w:rFonts w:ascii="Arial" w:eastAsia="Batang" w:hAnsi="Arial"/>
          <w:b/>
          <w:lang w:eastAsia="zh-CN"/>
        </w:rPr>
        <w:t>4</w:t>
      </w:r>
      <w:r w:rsidR="00A51616" w:rsidRPr="00061002">
        <w:rPr>
          <w:rFonts w:ascii="Arial" w:eastAsia="Batang" w:hAnsi="Arial"/>
          <w:b/>
          <w:lang w:eastAsia="zh-CN"/>
        </w:rPr>
        <w:t>.</w:t>
      </w:r>
      <w:r w:rsidR="002D4E78">
        <w:rPr>
          <w:rFonts w:ascii="Arial" w:eastAsia="Batang" w:hAnsi="Arial"/>
          <w:b/>
          <w:lang w:eastAsia="zh-CN"/>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440A834" w:rsidR="00593315" w:rsidRPr="00A406ED" w:rsidRDefault="002D4E78" w:rsidP="001A248F">
            <w:pPr>
              <w:tabs>
                <w:tab w:val="left" w:pos="567"/>
              </w:tabs>
              <w:spacing w:after="0"/>
              <w:rPr>
                <w:rFonts w:ascii="Arial" w:hAnsi="Arial" w:cs="Arial"/>
              </w:rPr>
            </w:pPr>
            <w:r w:rsidRPr="002D4E78">
              <w:rPr>
                <w:rFonts w:ascii="Arial" w:eastAsia="Batang" w:hAnsi="Arial" w:cs="Arial"/>
                <w:lang w:eastAsia="zh-CN"/>
              </w:rPr>
              <w:t>NR demodulation performance evolution</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79968C1B" w:rsidR="00871653" w:rsidRPr="003D6795" w:rsidRDefault="002D4E78"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D187C88" w:rsidR="0036248C" w:rsidRPr="008836AC" w:rsidRDefault="002D4E78" w:rsidP="008836AC">
            <w:pPr>
              <w:tabs>
                <w:tab w:val="left" w:pos="567"/>
              </w:tabs>
              <w:spacing w:after="0"/>
              <w:rPr>
                <w:rFonts w:ascii="Arial" w:hAnsi="Arial" w:cs="Arial"/>
              </w:rPr>
            </w:pPr>
            <w:r w:rsidRPr="002D4E78">
              <w:rPr>
                <w:rFonts w:ascii="Arial" w:hAnsi="Arial" w:cs="Arial"/>
              </w:rPr>
              <w:t>NR_demod_enh3-Perf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3C7A48" w:rsidR="0036248C" w:rsidRPr="008836AC" w:rsidRDefault="002D4E78" w:rsidP="008836AC">
            <w:pPr>
              <w:tabs>
                <w:tab w:val="left" w:pos="567"/>
              </w:tabs>
              <w:spacing w:after="0"/>
              <w:rPr>
                <w:rFonts w:ascii="Arial" w:hAnsi="Arial" w:cs="Arial"/>
              </w:rPr>
            </w:pPr>
            <w:r w:rsidRPr="002D4E78">
              <w:rPr>
                <w:rFonts w:ascii="Arial" w:hAnsi="Arial" w:cs="Arial"/>
              </w:rPr>
              <w:t>950273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BD42E6F" w:rsidR="007C0FD5" w:rsidRPr="008836AC" w:rsidRDefault="007C0FD5" w:rsidP="008836AC">
            <w:pPr>
              <w:tabs>
                <w:tab w:val="left" w:pos="567"/>
              </w:tabs>
              <w:spacing w:after="0"/>
              <w:rPr>
                <w:rFonts w:ascii="Arial" w:hAnsi="Arial" w:cs="Arial"/>
              </w:rPr>
            </w:pPr>
            <w:r w:rsidRPr="007C0FD5">
              <w:rPr>
                <w:rFonts w:ascii="Arial" w:hAnsi="Arial" w:cs="Arial"/>
              </w:rPr>
              <w:t>RP-222300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0163815" w14:textId="77777777"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14:paraId="5A128F3E" w14:textId="7B55A7E0" w:rsidR="00871653" w:rsidRPr="00A51616" w:rsidRDefault="002D4E78" w:rsidP="00A51616">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2268" w:type="dxa"/>
          </w:tcPr>
          <w:p w14:paraId="0A73F01F" w14:textId="77777777" w:rsidR="00871653"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217656">
              <w:rPr>
                <w:rFonts w:ascii="Arial" w:hAnsi="Arial" w:cs="Arial"/>
                <w:lang w:eastAsia="ja-JP"/>
              </w:rPr>
              <w:t>03</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w:t>
            </w:r>
            <w:r w:rsidR="00217656">
              <w:rPr>
                <w:rFonts w:ascii="Arial" w:eastAsiaTheme="minorEastAsia" w:hAnsi="Arial" w:cs="Arial"/>
                <w:lang w:eastAsia="zh-CN"/>
              </w:rPr>
              <w:t>4</w:t>
            </w:r>
          </w:p>
          <w:p w14:paraId="150E2BE5" w14:textId="0E2502D0" w:rsidR="00217656" w:rsidRPr="00A51616" w:rsidRDefault="00217656" w:rsidP="00A5161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+3 months)</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1502FDFB" w:rsidR="00190EDE" w:rsidRPr="007B362E" w:rsidRDefault="002D4E78" w:rsidP="00517CD5">
            <w:pPr>
              <w:tabs>
                <w:tab w:val="left" w:pos="567"/>
              </w:tabs>
              <w:spacing w:after="0"/>
              <w:rPr>
                <w:rFonts w:ascii="Arial" w:eastAsia="Yu Mincho" w:hAnsi="Arial" w:cs="Arial"/>
                <w:color w:val="00B050"/>
                <w:kern w:val="2"/>
                <w:lang w:val="en-US" w:eastAsia="ja-JP"/>
              </w:rPr>
            </w:pPr>
            <w:r w:rsidRPr="009371EB">
              <w:rPr>
                <w:rFonts w:ascii="Arial" w:hAnsi="Arial" w:cs="Arial"/>
                <w:lang w:eastAsia="ja-JP"/>
              </w:rPr>
              <w:t>NA</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49300FB5" w:rsidR="00306F49" w:rsidRPr="009371EB" w:rsidRDefault="00217656" w:rsidP="008836AC">
            <w:pPr>
              <w:tabs>
                <w:tab w:val="left" w:pos="567"/>
              </w:tabs>
              <w:spacing w:after="0"/>
              <w:rPr>
                <w:rFonts w:ascii="Arial" w:hAnsi="Arial" w:cs="Arial"/>
                <w:lang w:eastAsia="ja-JP"/>
              </w:rPr>
            </w:pPr>
            <w:r>
              <w:rPr>
                <w:rFonts w:ascii="Arial" w:hAnsi="Arial" w:cs="Arial"/>
                <w:color w:val="00B050"/>
                <w:kern w:val="2"/>
                <w:highlight w:val="yellow"/>
                <w:lang w:val="en-US" w:eastAsia="ja-JP"/>
              </w:rPr>
              <w:t>2</w:t>
            </w:r>
            <w:r w:rsidR="00D4075C">
              <w:rPr>
                <w:rFonts w:ascii="Arial" w:hAnsi="Arial" w:cs="Arial"/>
                <w:color w:val="00B050"/>
                <w:kern w:val="2"/>
                <w:highlight w:val="yellow"/>
                <w:lang w:val="en-US" w:eastAsia="ja-JP"/>
              </w:rPr>
              <w:t>5</w:t>
            </w:r>
            <w:r w:rsidR="007C0FD5" w:rsidRPr="007C0FD5">
              <w:rPr>
                <w:rFonts w:ascii="Arial" w:hAnsi="Arial" w:cs="Arial"/>
                <w:color w:val="00B050"/>
                <w:kern w:val="2"/>
                <w:highlight w:val="yellow"/>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B51AF46"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14F777C" w:rsidR="006C4E32" w:rsidRPr="00D30BDD" w:rsidRDefault="002D4E78"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Jingzhou Wu</w:t>
            </w:r>
            <w:r w:rsidR="00217656">
              <w:rPr>
                <w:rFonts w:ascii="Arial" w:eastAsiaTheme="minorEastAsia" w:hAnsi="Arial" w:cs="Arial"/>
                <w:lang w:eastAsia="zh-CN"/>
              </w:rPr>
              <w:t xml:space="preserve">, </w:t>
            </w:r>
            <w:r w:rsidR="00217656" w:rsidRPr="00217656">
              <w:rPr>
                <w:rFonts w:ascii="Arial" w:eastAsiaTheme="minorEastAsia" w:hAnsi="Arial" w:cs="Arial"/>
                <w:lang w:eastAsia="zh-CN"/>
              </w:rPr>
              <w:t>Ian Hwang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57DDABE"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r w:rsidR="00217656">
              <w:rPr>
                <w:rFonts w:ascii="Arial" w:eastAsiaTheme="minorEastAsia" w:hAnsi="Arial" w:cs="Arial"/>
                <w:lang w:eastAsia="zh-CN"/>
              </w:rPr>
              <w:t xml:space="preserve">, </w:t>
            </w:r>
            <w:r w:rsidR="00217656" w:rsidRPr="00217656">
              <w:rPr>
                <w:rFonts w:ascii="Arial" w:eastAsiaTheme="minorEastAsia" w:hAnsi="Arial" w:cs="Arial"/>
                <w:lang w:eastAsia="zh-CN"/>
              </w:rPr>
              <w:t>Intel Corporation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9211494" w:rsidR="006C4E32" w:rsidRPr="00D30BDD" w:rsidRDefault="00A76BA2" w:rsidP="001A248F">
            <w:pPr>
              <w:tabs>
                <w:tab w:val="left" w:pos="567"/>
              </w:tabs>
              <w:spacing w:after="0"/>
              <w:rPr>
                <w:rFonts w:ascii="Arial" w:eastAsiaTheme="minorEastAsia" w:hAnsi="Arial" w:cs="Arial"/>
                <w:lang w:eastAsia="zh-CN"/>
              </w:rPr>
            </w:pPr>
            <w:hyperlink r:id="rId7" w:history="1">
              <w:r w:rsidR="00217656" w:rsidRPr="000C62A4">
                <w:rPr>
                  <w:rStyle w:val="af"/>
                  <w:rFonts w:ascii="Arial" w:eastAsiaTheme="minorEastAsia" w:hAnsi="Arial" w:cs="Arial"/>
                  <w:lang w:eastAsia="zh-CN"/>
                </w:rPr>
                <w:t>wujingzhou@chinatelecom.cn</w:t>
              </w:r>
            </w:hyperlink>
            <w:r w:rsidR="00217656">
              <w:rPr>
                <w:rFonts w:ascii="Arial" w:eastAsiaTheme="minorEastAsia" w:hAnsi="Arial" w:cs="Arial"/>
                <w:lang w:eastAsia="zh-CN"/>
              </w:rPr>
              <w:t xml:space="preserve">, </w:t>
            </w:r>
            <w:hyperlink r:id="rId8" w:history="1">
              <w:r w:rsidR="00217656" w:rsidRPr="000C62A4">
                <w:rPr>
                  <w:rStyle w:val="af"/>
                  <w:rFonts w:ascii="Arial" w:eastAsiaTheme="minorEastAsia" w:hAnsi="Arial" w:cs="Arial"/>
                  <w:lang w:eastAsia="zh-CN"/>
                </w:rPr>
                <w:t>ian.hwang@intel.com</w:t>
              </w:r>
            </w:hyperlink>
            <w:r w:rsidR="00217656">
              <w:rPr>
                <w:rFonts w:ascii="Arial" w:eastAsiaTheme="minorEastAsia" w:hAnsi="Arial" w:cs="Arial"/>
                <w:lang w:eastAsia="zh-CN"/>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4214EA4" w:rsidR="00D22398" w:rsidRPr="00316312" w:rsidRDefault="00217656" w:rsidP="00C4666A">
            <w:pPr>
              <w:pStyle w:val="TAL"/>
              <w:jc w:val="center"/>
              <w:rPr>
                <w:rFonts w:eastAsiaTheme="minorEastAsia"/>
                <w:color w:val="FF0000"/>
                <w:lang w:eastAsia="zh-CN"/>
              </w:rPr>
            </w:pPr>
            <w:r>
              <w:rPr>
                <w:rFonts w:eastAsiaTheme="minorEastAsia" w:hint="eastAsia"/>
                <w:color w:val="FF0000"/>
                <w:lang w:eastAsia="zh-CN"/>
              </w:rPr>
              <w:t>Y</w:t>
            </w:r>
            <w:r>
              <w:rPr>
                <w:rFonts w:eastAsiaTheme="minorEastAsia"/>
                <w:color w:val="FF0000"/>
                <w:lang w:eastAsia="zh-CN"/>
              </w:rPr>
              <w:t>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4C27A350"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7B105D0" w14:textId="4D38B68E"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48B6D769" w:rsidR="008E35E2" w:rsidRPr="00F6418A" w:rsidRDefault="00701410" w:rsidP="00F6418A">
      <w:pPr>
        <w:pStyle w:val="4"/>
        <w:rPr>
          <w:rFonts w:eastAsiaTheme="minorEastAsia"/>
          <w:lang w:eastAsia="zh-CN"/>
        </w:rPr>
      </w:pPr>
      <w:r>
        <w:rPr>
          <w:lang w:eastAsia="ja-JP"/>
        </w:rPr>
        <w:t>2.1.1</w:t>
      </w:r>
      <w:r>
        <w:rPr>
          <w:lang w:eastAsia="ja-JP"/>
        </w:rPr>
        <w:tab/>
        <w:t>Agreements</w:t>
      </w:r>
    </w:p>
    <w:p w14:paraId="5840400F" w14:textId="4989400D"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087E905" w:rsidR="00701410" w:rsidRDefault="00701410" w:rsidP="00701410">
      <w:pPr>
        <w:pStyle w:val="4"/>
        <w:rPr>
          <w:lang w:eastAsia="ja-JP"/>
        </w:rPr>
      </w:pPr>
      <w:r>
        <w:rPr>
          <w:lang w:eastAsia="ja-JP"/>
        </w:rPr>
        <w:t>2.2.1</w:t>
      </w:r>
      <w:r>
        <w:rPr>
          <w:lang w:eastAsia="ja-JP"/>
        </w:rPr>
        <w:tab/>
        <w:t>Agreements</w:t>
      </w:r>
    </w:p>
    <w:p w14:paraId="6918283D" w14:textId="6F4C3EE4"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1A88AC" w14:textId="24C2E4C9" w:rsidR="00235D63" w:rsidRDefault="00701410" w:rsidP="00F6418A">
      <w:pPr>
        <w:pStyle w:val="4"/>
        <w:rPr>
          <w:lang w:eastAsia="ja-JP"/>
        </w:rPr>
      </w:pPr>
      <w:r>
        <w:rPr>
          <w:lang w:eastAsia="ja-JP"/>
        </w:rPr>
        <w:t>2.4.1</w:t>
      </w:r>
      <w:r>
        <w:rPr>
          <w:lang w:eastAsia="ja-JP"/>
        </w:rPr>
        <w:tab/>
        <w:t>Agreements</w:t>
      </w:r>
    </w:p>
    <w:p w14:paraId="0200CDE7" w14:textId="1A79843D" w:rsidR="003A3175" w:rsidRPr="008E35E4" w:rsidRDefault="003A3175" w:rsidP="003A3175">
      <w:pPr>
        <w:rPr>
          <w:rFonts w:ascii="Arial" w:eastAsiaTheme="minorEastAsia" w:hAnsi="Arial" w:cs="Arial"/>
          <w:b/>
          <w:lang w:eastAsia="zh-CN"/>
        </w:rPr>
      </w:pPr>
      <w:r w:rsidRPr="008E35E4">
        <w:rPr>
          <w:rFonts w:ascii="Arial" w:hAnsi="Arial" w:cs="Arial"/>
          <w:b/>
          <w:lang w:eastAsia="zh-CN"/>
        </w:rPr>
        <w:t xml:space="preserve">The progress </w:t>
      </w:r>
      <w:r w:rsidRPr="008E35E4">
        <w:rPr>
          <w:rFonts w:ascii="Arial" w:hAnsi="Arial" w:cs="Arial" w:hint="eastAsia"/>
          <w:b/>
          <w:lang w:eastAsia="zh-CN"/>
        </w:rPr>
        <w:t>i</w:t>
      </w:r>
      <w:r w:rsidRPr="008E35E4">
        <w:rPr>
          <w:rFonts w:ascii="Arial" w:hAnsi="Arial" w:cs="Arial"/>
          <w:b/>
          <w:lang w:eastAsia="zh-CN"/>
        </w:rPr>
        <w:t>n RAN4 #</w:t>
      </w:r>
      <w:r w:rsidRPr="008E35E4">
        <w:rPr>
          <w:rFonts w:ascii="Arial" w:eastAsiaTheme="minorEastAsia" w:hAnsi="Arial" w:cs="Arial" w:hint="eastAsia"/>
          <w:b/>
          <w:lang w:eastAsia="zh-CN"/>
        </w:rPr>
        <w:t>10</w:t>
      </w:r>
      <w:r w:rsidRPr="008E35E4">
        <w:rPr>
          <w:rFonts w:ascii="Arial" w:eastAsiaTheme="minorEastAsia" w:hAnsi="Arial" w:cs="Arial"/>
          <w:b/>
          <w:lang w:eastAsia="zh-CN"/>
        </w:rPr>
        <w:t>5</w:t>
      </w:r>
      <w:r w:rsidRPr="008E35E4">
        <w:rPr>
          <w:rFonts w:ascii="Arial" w:hAnsi="Arial" w:cs="Arial" w:hint="eastAsia"/>
          <w:b/>
          <w:lang w:eastAsia="zh-CN"/>
        </w:rPr>
        <w:t xml:space="preserve"> meeting</w:t>
      </w:r>
      <w:r w:rsidRPr="008E35E4">
        <w:rPr>
          <w:rFonts w:ascii="Arial" w:hAnsi="Arial" w:cs="Arial"/>
          <w:b/>
          <w:lang w:eastAsia="zh-CN"/>
        </w:rPr>
        <w:t xml:space="preserve"> is summarized below:</w:t>
      </w:r>
    </w:p>
    <w:p w14:paraId="2EC85317" w14:textId="33BFAA09" w:rsidR="003A3175" w:rsidRPr="008E35E4" w:rsidRDefault="003A3175" w:rsidP="003A3175">
      <w:pPr>
        <w:rPr>
          <w:rFonts w:ascii="Arial" w:hAnsi="Arial" w:cs="Arial"/>
          <w:b/>
          <w:u w:val="single"/>
          <w:lang w:eastAsia="zh-CN"/>
        </w:rPr>
      </w:pPr>
      <w:r w:rsidRPr="008E35E4">
        <w:rPr>
          <w:sz w:val="21"/>
          <w:szCs w:val="21"/>
          <w:u w:val="single"/>
          <w:lang w:val="en-US" w:eastAsia="zh-CN"/>
        </w:rPr>
        <w:t xml:space="preserve">Absolute physical layer throughput requirements with link </w:t>
      </w:r>
      <w:r w:rsidRPr="008E35E4">
        <w:rPr>
          <w:rFonts w:hint="eastAsia"/>
          <w:sz w:val="21"/>
          <w:szCs w:val="21"/>
          <w:u w:val="single"/>
          <w:lang w:val="en-US" w:eastAsia="zh-CN"/>
        </w:rPr>
        <w:t>adaptation</w:t>
      </w:r>
      <w:r w:rsidRPr="008E35E4">
        <w:rPr>
          <w:sz w:val="21"/>
          <w:szCs w:val="21"/>
          <w:u w:val="single"/>
          <w:lang w:val="en-US" w:eastAsia="zh-CN"/>
        </w:rPr>
        <w:t>:</w:t>
      </w:r>
    </w:p>
    <w:p w14:paraId="4870E8AB" w14:textId="04C7AFB1" w:rsidR="003A3175" w:rsidRPr="008E35E4" w:rsidRDefault="003A3175" w:rsidP="003A3175">
      <w:pPr>
        <w:numPr>
          <w:ilvl w:val="0"/>
          <w:numId w:val="48"/>
        </w:numPr>
        <w:overflowPunct/>
        <w:autoSpaceDE/>
        <w:autoSpaceDN/>
        <w:adjustRightInd/>
        <w:snapToGrid w:val="0"/>
        <w:spacing w:after="120"/>
        <w:ind w:left="357" w:hangingChars="170" w:hanging="357"/>
        <w:textAlignment w:val="auto"/>
        <w:rPr>
          <w:sz w:val="21"/>
          <w:szCs w:val="21"/>
          <w:lang w:val="en-US" w:eastAsia="zh-CN"/>
        </w:rPr>
      </w:pPr>
      <w:r w:rsidRPr="008E35E4">
        <w:rPr>
          <w:rFonts w:hint="eastAsia"/>
          <w:sz w:val="21"/>
          <w:szCs w:val="21"/>
          <w:lang w:val="en-US" w:eastAsia="zh-CN"/>
        </w:rPr>
        <w:t>T</w:t>
      </w:r>
      <w:r w:rsidRPr="008E35E4">
        <w:rPr>
          <w:sz w:val="21"/>
          <w:szCs w:val="21"/>
          <w:lang w:val="en-US" w:eastAsia="zh-CN"/>
        </w:rPr>
        <w:t>he open issues for ATP requirements are summarized in Summary for [105][327] NR_demod_enh3 in R4-2220153.</w:t>
      </w:r>
    </w:p>
    <w:p w14:paraId="4D72149D" w14:textId="6358B801" w:rsidR="003A3175" w:rsidRPr="008E35E4" w:rsidRDefault="003A3175" w:rsidP="003A3175">
      <w:pPr>
        <w:numPr>
          <w:ilvl w:val="0"/>
          <w:numId w:val="48"/>
        </w:numPr>
        <w:overflowPunct/>
        <w:autoSpaceDE/>
        <w:autoSpaceDN/>
        <w:adjustRightInd/>
        <w:snapToGrid w:val="0"/>
        <w:spacing w:after="120"/>
        <w:ind w:left="357" w:hangingChars="170" w:hanging="357"/>
        <w:textAlignment w:val="auto"/>
        <w:rPr>
          <w:sz w:val="21"/>
          <w:szCs w:val="21"/>
          <w:lang w:val="en-US" w:eastAsia="zh-CN"/>
        </w:rPr>
      </w:pPr>
      <w:r w:rsidRPr="008E35E4">
        <w:rPr>
          <w:rFonts w:hint="eastAsia"/>
          <w:sz w:val="21"/>
          <w:szCs w:val="21"/>
          <w:lang w:val="en-US" w:eastAsia="zh-CN"/>
        </w:rPr>
        <w:t>T</w:t>
      </w:r>
      <w:r w:rsidRPr="008E35E4">
        <w:rPr>
          <w:sz w:val="21"/>
          <w:szCs w:val="21"/>
          <w:lang w:val="en-US" w:eastAsia="zh-CN"/>
        </w:rPr>
        <w:t xml:space="preserve">he Way Forward for Absolute physical layer throughput requirements with link adaptation </w:t>
      </w:r>
      <w:proofErr w:type="gramStart"/>
      <w:r w:rsidRPr="008E35E4">
        <w:rPr>
          <w:sz w:val="21"/>
          <w:szCs w:val="21"/>
          <w:lang w:val="en-US" w:eastAsia="zh-CN"/>
        </w:rPr>
        <w:t>is</w:t>
      </w:r>
      <w:proofErr w:type="gramEnd"/>
      <w:r w:rsidRPr="008E35E4">
        <w:rPr>
          <w:sz w:val="21"/>
          <w:szCs w:val="21"/>
          <w:lang w:val="en-US" w:eastAsia="zh-CN"/>
        </w:rPr>
        <w:t xml:space="preserve"> approved in R4-2220276.</w:t>
      </w:r>
    </w:p>
    <w:p w14:paraId="50E9B7D2" w14:textId="212DDF14" w:rsidR="003A3175" w:rsidRDefault="003A3175" w:rsidP="003A3175">
      <w:pPr>
        <w:rPr>
          <w:rFonts w:eastAsiaTheme="minorEastAsia"/>
          <w:lang w:eastAsia="zh-CN"/>
        </w:rPr>
      </w:pPr>
    </w:p>
    <w:p w14:paraId="146AF819" w14:textId="12DB5CAC" w:rsidR="008E35E4" w:rsidRPr="00ED7296" w:rsidRDefault="008E35E4" w:rsidP="008E35E4">
      <w:pPr>
        <w:rPr>
          <w:rFonts w:ascii="Arial" w:eastAsiaTheme="minorEastAsia" w:hAnsi="Arial" w:cs="Arial"/>
          <w:b/>
          <w:highlight w:val="yellow"/>
          <w:lang w:eastAsia="zh-CN"/>
        </w:rPr>
      </w:pPr>
      <w:r w:rsidRPr="00ED7296">
        <w:rPr>
          <w:rFonts w:ascii="Arial" w:hAnsi="Arial" w:cs="Arial"/>
          <w:b/>
          <w:highlight w:val="yellow"/>
          <w:lang w:eastAsia="zh-CN"/>
        </w:rPr>
        <w:t xml:space="preserve">The progress </w:t>
      </w:r>
      <w:r w:rsidRPr="00ED7296">
        <w:rPr>
          <w:rFonts w:ascii="Arial" w:hAnsi="Arial" w:cs="Arial" w:hint="eastAsia"/>
          <w:b/>
          <w:highlight w:val="yellow"/>
          <w:lang w:eastAsia="zh-CN"/>
        </w:rPr>
        <w:t>i</w:t>
      </w:r>
      <w:r w:rsidRPr="00ED7296">
        <w:rPr>
          <w:rFonts w:ascii="Arial" w:hAnsi="Arial" w:cs="Arial"/>
          <w:b/>
          <w:highlight w:val="yellow"/>
          <w:lang w:eastAsia="zh-CN"/>
        </w:rPr>
        <w:t>n RAN4 #</w:t>
      </w:r>
      <w:r w:rsidRPr="00ED7296">
        <w:rPr>
          <w:rFonts w:ascii="Arial" w:eastAsiaTheme="minorEastAsia" w:hAnsi="Arial" w:cs="Arial" w:hint="eastAsia"/>
          <w:b/>
          <w:highlight w:val="yellow"/>
          <w:lang w:eastAsia="zh-CN"/>
        </w:rPr>
        <w:t>10</w:t>
      </w:r>
      <w:r w:rsidRPr="00ED7296">
        <w:rPr>
          <w:rFonts w:ascii="Arial" w:eastAsiaTheme="minorEastAsia" w:hAnsi="Arial" w:cs="Arial"/>
          <w:b/>
          <w:highlight w:val="yellow"/>
          <w:lang w:eastAsia="zh-CN"/>
        </w:rPr>
        <w:t>6</w:t>
      </w:r>
      <w:r w:rsidRPr="00ED7296">
        <w:rPr>
          <w:rFonts w:ascii="Arial" w:hAnsi="Arial" w:cs="Arial" w:hint="eastAsia"/>
          <w:b/>
          <w:highlight w:val="yellow"/>
          <w:lang w:eastAsia="zh-CN"/>
        </w:rPr>
        <w:t xml:space="preserve"> meeting</w:t>
      </w:r>
      <w:r w:rsidRPr="00ED7296">
        <w:rPr>
          <w:rFonts w:ascii="Arial" w:hAnsi="Arial" w:cs="Arial"/>
          <w:b/>
          <w:highlight w:val="yellow"/>
          <w:lang w:eastAsia="zh-CN"/>
        </w:rPr>
        <w:t xml:space="preserve"> is summarized below:</w:t>
      </w:r>
    </w:p>
    <w:p w14:paraId="182B1001" w14:textId="48D3CC58" w:rsidR="001568A1" w:rsidRPr="00ED7296" w:rsidRDefault="008E35E4" w:rsidP="008E35E4">
      <w:pPr>
        <w:rPr>
          <w:rFonts w:eastAsiaTheme="minorEastAsia"/>
          <w:sz w:val="21"/>
          <w:szCs w:val="21"/>
          <w:highlight w:val="yellow"/>
          <w:lang w:val="en-US" w:eastAsia="zh-CN"/>
        </w:rPr>
      </w:pPr>
      <w:r w:rsidRPr="00ED7296">
        <w:rPr>
          <w:rFonts w:eastAsiaTheme="minorEastAsia" w:hint="eastAsia"/>
          <w:sz w:val="21"/>
          <w:szCs w:val="21"/>
          <w:highlight w:val="yellow"/>
          <w:lang w:val="en-US" w:eastAsia="zh-CN"/>
        </w:rPr>
        <w:t>T</w:t>
      </w:r>
      <w:r w:rsidRPr="00ED7296">
        <w:rPr>
          <w:rFonts w:eastAsiaTheme="minorEastAsia"/>
          <w:sz w:val="21"/>
          <w:szCs w:val="21"/>
          <w:highlight w:val="yellow"/>
          <w:lang w:val="en-US" w:eastAsia="zh-CN"/>
        </w:rPr>
        <w:t xml:space="preserve">he work plan is approved in </w:t>
      </w:r>
      <w:r w:rsidR="001568A1" w:rsidRPr="00ED7296">
        <w:rPr>
          <w:rFonts w:eastAsiaTheme="minorEastAsia"/>
          <w:sz w:val="21"/>
          <w:szCs w:val="21"/>
          <w:highlight w:val="yellow"/>
          <w:lang w:val="en-US" w:eastAsia="zh-CN"/>
        </w:rPr>
        <w:t>R4-2302939.</w:t>
      </w:r>
    </w:p>
    <w:p w14:paraId="00533420" w14:textId="0BE77795" w:rsidR="00ED7296" w:rsidRDefault="00ED7296" w:rsidP="008E35E4">
      <w:pPr>
        <w:rPr>
          <w:rFonts w:eastAsiaTheme="minorEastAsia"/>
          <w:sz w:val="21"/>
          <w:szCs w:val="21"/>
          <w:highlight w:val="yellow"/>
          <w:lang w:val="en-US" w:eastAsia="zh-CN"/>
        </w:rPr>
      </w:pPr>
      <w:r w:rsidRPr="00ED7296">
        <w:rPr>
          <w:rFonts w:eastAsiaTheme="minorEastAsia" w:hint="eastAsia"/>
          <w:sz w:val="21"/>
          <w:szCs w:val="21"/>
          <w:highlight w:val="yellow"/>
          <w:lang w:val="en-US" w:eastAsia="zh-CN"/>
        </w:rPr>
        <w:t>T</w:t>
      </w:r>
      <w:r w:rsidRPr="00ED7296">
        <w:rPr>
          <w:rFonts w:eastAsiaTheme="minorEastAsia"/>
          <w:sz w:val="21"/>
          <w:szCs w:val="21"/>
          <w:highlight w:val="yellow"/>
          <w:lang w:val="en-US" w:eastAsia="zh-CN"/>
        </w:rPr>
        <w:t>he Ad-hoc minutes for Rel-18 Performance enhancement WI is approved in R4-2302931.</w:t>
      </w:r>
    </w:p>
    <w:p w14:paraId="49E338A4" w14:textId="77777777" w:rsidR="00ED7296" w:rsidRPr="00ED7296" w:rsidRDefault="00ED7296" w:rsidP="008E35E4">
      <w:pPr>
        <w:rPr>
          <w:rFonts w:eastAsiaTheme="minorEastAsia"/>
          <w:sz w:val="21"/>
          <w:szCs w:val="21"/>
          <w:highlight w:val="yellow"/>
          <w:lang w:val="en-US" w:eastAsia="zh-CN"/>
        </w:rPr>
      </w:pPr>
    </w:p>
    <w:p w14:paraId="4E626BDC" w14:textId="4DD623C6" w:rsidR="001568A1" w:rsidRPr="00ED7296" w:rsidRDefault="001568A1" w:rsidP="008E35E4">
      <w:pPr>
        <w:rPr>
          <w:b/>
          <w:bCs/>
          <w:sz w:val="21"/>
          <w:szCs w:val="21"/>
          <w:highlight w:val="yellow"/>
          <w:u w:val="single"/>
          <w:lang w:val="en-US" w:eastAsia="zh-CN"/>
        </w:rPr>
      </w:pPr>
      <w:r w:rsidRPr="00ED7296">
        <w:rPr>
          <w:b/>
          <w:bCs/>
          <w:sz w:val="21"/>
          <w:szCs w:val="21"/>
          <w:highlight w:val="yellow"/>
          <w:u w:val="single"/>
          <w:lang w:val="en-US" w:eastAsia="zh-CN"/>
        </w:rPr>
        <w:t>A</w:t>
      </w:r>
      <w:r w:rsidRPr="00ED7296">
        <w:rPr>
          <w:rFonts w:hint="eastAsia"/>
          <w:b/>
          <w:bCs/>
          <w:sz w:val="21"/>
          <w:szCs w:val="21"/>
          <w:highlight w:val="yellow"/>
          <w:u w:val="single"/>
          <w:lang w:val="en-US" w:eastAsia="zh-CN"/>
        </w:rPr>
        <w:t>dvanced receiver to cancel inter-user interference for MU-MIMO</w:t>
      </w:r>
    </w:p>
    <w:p w14:paraId="52B7E7E3" w14:textId="467AA2B2" w:rsidR="001568A1" w:rsidRPr="00153AD8" w:rsidRDefault="001568A1" w:rsidP="001568A1">
      <w:pPr>
        <w:numPr>
          <w:ilvl w:val="0"/>
          <w:numId w:val="48"/>
        </w:numPr>
        <w:overflowPunct/>
        <w:autoSpaceDE/>
        <w:autoSpaceDN/>
        <w:adjustRightInd/>
        <w:snapToGrid w:val="0"/>
        <w:spacing w:after="120"/>
        <w:ind w:left="357" w:hangingChars="170" w:hanging="357"/>
        <w:textAlignment w:val="auto"/>
        <w:rPr>
          <w:rFonts w:eastAsiaTheme="minorEastAsia"/>
          <w:sz w:val="21"/>
          <w:szCs w:val="21"/>
          <w:highlight w:val="yellow"/>
          <w:u w:val="single"/>
          <w:lang w:val="en-US" w:eastAsia="zh-CN"/>
        </w:rPr>
      </w:pPr>
      <w:r w:rsidRPr="00ED7296">
        <w:rPr>
          <w:rFonts w:hint="eastAsia"/>
          <w:sz w:val="21"/>
          <w:szCs w:val="21"/>
          <w:highlight w:val="yellow"/>
          <w:lang w:val="en-US" w:eastAsia="zh-CN"/>
        </w:rPr>
        <w:t>T</w:t>
      </w:r>
      <w:r w:rsidRPr="00ED7296">
        <w:rPr>
          <w:sz w:val="21"/>
          <w:szCs w:val="21"/>
          <w:highlight w:val="yellow"/>
          <w:lang w:val="en-US" w:eastAsia="zh-CN"/>
        </w:rPr>
        <w:t>he TR skeleton (V0.0.1) for advanced receiver to cancel inter-user interference for Multiple-User Multiple-Input Multiple-Output (MU-MIMO) is approv</w:t>
      </w:r>
      <w:r w:rsidRPr="00153AD8">
        <w:rPr>
          <w:sz w:val="21"/>
          <w:szCs w:val="21"/>
          <w:highlight w:val="yellow"/>
          <w:lang w:val="en-US" w:eastAsia="zh-CN"/>
        </w:rPr>
        <w:t>ed</w:t>
      </w:r>
      <w:r w:rsidR="00153AD8" w:rsidRPr="00153AD8">
        <w:rPr>
          <w:sz w:val="21"/>
          <w:szCs w:val="21"/>
          <w:highlight w:val="yellow"/>
          <w:lang w:val="en-US" w:eastAsia="zh-CN"/>
        </w:rPr>
        <w:t xml:space="preserve"> in R4-2300127</w:t>
      </w:r>
      <w:r w:rsidRPr="00153AD8">
        <w:rPr>
          <w:sz w:val="21"/>
          <w:szCs w:val="21"/>
          <w:highlight w:val="yellow"/>
          <w:lang w:val="en-US" w:eastAsia="zh-CN"/>
        </w:rPr>
        <w:t>.</w:t>
      </w:r>
    </w:p>
    <w:p w14:paraId="4E4FADEF" w14:textId="0931DBC4" w:rsidR="001568A1" w:rsidRPr="00153AD8" w:rsidRDefault="00ED7296" w:rsidP="001568A1">
      <w:pPr>
        <w:numPr>
          <w:ilvl w:val="0"/>
          <w:numId w:val="48"/>
        </w:numPr>
        <w:overflowPunct/>
        <w:autoSpaceDE/>
        <w:autoSpaceDN/>
        <w:adjustRightInd/>
        <w:snapToGrid w:val="0"/>
        <w:spacing w:after="120"/>
        <w:ind w:left="357" w:hangingChars="170" w:hanging="357"/>
        <w:textAlignment w:val="auto"/>
        <w:rPr>
          <w:sz w:val="21"/>
          <w:szCs w:val="21"/>
          <w:highlight w:val="yellow"/>
          <w:lang w:val="en-US" w:eastAsia="zh-CN"/>
        </w:rPr>
      </w:pPr>
      <w:r w:rsidRPr="00153AD8">
        <w:rPr>
          <w:sz w:val="21"/>
          <w:szCs w:val="21"/>
          <w:highlight w:val="yellow"/>
          <w:lang w:val="en-US" w:eastAsia="zh-CN"/>
        </w:rPr>
        <w:t>The open issues are summarized in Topic summary for [106][326] NR_demod_enh3_Part1 in R4-2303771.</w:t>
      </w:r>
    </w:p>
    <w:p w14:paraId="59938879" w14:textId="2418CA77" w:rsidR="00ED7296" w:rsidRPr="00ED7296" w:rsidRDefault="00ED7296" w:rsidP="00ED7296">
      <w:pPr>
        <w:numPr>
          <w:ilvl w:val="0"/>
          <w:numId w:val="48"/>
        </w:numPr>
        <w:overflowPunct/>
        <w:autoSpaceDE/>
        <w:autoSpaceDN/>
        <w:adjustRightInd/>
        <w:snapToGrid w:val="0"/>
        <w:spacing w:after="120"/>
        <w:ind w:left="357" w:hangingChars="170" w:hanging="357"/>
        <w:textAlignment w:val="auto"/>
        <w:rPr>
          <w:sz w:val="21"/>
          <w:szCs w:val="21"/>
          <w:highlight w:val="yellow"/>
          <w:lang w:val="en-US" w:eastAsia="zh-CN"/>
        </w:rPr>
      </w:pPr>
      <w:r w:rsidRPr="00153AD8">
        <w:rPr>
          <w:rFonts w:eastAsiaTheme="minorEastAsia" w:hint="eastAsia"/>
          <w:sz w:val="21"/>
          <w:szCs w:val="21"/>
          <w:highlight w:val="yellow"/>
          <w:lang w:val="en-US" w:eastAsia="zh-CN"/>
        </w:rPr>
        <w:t>T</w:t>
      </w:r>
      <w:r w:rsidRPr="00153AD8">
        <w:rPr>
          <w:rFonts w:eastAsiaTheme="minorEastAsia"/>
          <w:sz w:val="21"/>
          <w:szCs w:val="21"/>
          <w:highlight w:val="yellow"/>
          <w:lang w:val="en-US" w:eastAsia="zh-CN"/>
        </w:rPr>
        <w:t>he WF on advanced receiver for MU-MIMO scenario is appro</w:t>
      </w:r>
      <w:r w:rsidRPr="00ED7296">
        <w:rPr>
          <w:rFonts w:eastAsiaTheme="minorEastAsia"/>
          <w:sz w:val="21"/>
          <w:szCs w:val="21"/>
          <w:highlight w:val="yellow"/>
          <w:lang w:val="en-US" w:eastAsia="zh-CN"/>
        </w:rPr>
        <w:t>ved in R4-2302929.</w:t>
      </w:r>
    </w:p>
    <w:p w14:paraId="66BC8F80" w14:textId="2C64814B" w:rsidR="008E35E4" w:rsidRPr="00ED7296" w:rsidRDefault="008E35E4" w:rsidP="008E35E4">
      <w:pPr>
        <w:rPr>
          <w:rFonts w:ascii="Arial" w:hAnsi="Arial" w:cs="Arial"/>
          <w:b/>
          <w:bCs/>
          <w:highlight w:val="yellow"/>
          <w:u w:val="single"/>
          <w:lang w:eastAsia="zh-CN"/>
        </w:rPr>
      </w:pPr>
      <w:r w:rsidRPr="00ED7296">
        <w:rPr>
          <w:b/>
          <w:bCs/>
          <w:sz w:val="21"/>
          <w:szCs w:val="21"/>
          <w:highlight w:val="yellow"/>
          <w:u w:val="single"/>
          <w:lang w:val="en-US" w:eastAsia="zh-CN"/>
        </w:rPr>
        <w:t xml:space="preserve">Absolute physical layer throughput requirements with link </w:t>
      </w:r>
      <w:r w:rsidRPr="00ED7296">
        <w:rPr>
          <w:rFonts w:hint="eastAsia"/>
          <w:b/>
          <w:bCs/>
          <w:sz w:val="21"/>
          <w:szCs w:val="21"/>
          <w:highlight w:val="yellow"/>
          <w:u w:val="single"/>
          <w:lang w:val="en-US" w:eastAsia="zh-CN"/>
        </w:rPr>
        <w:t>adaptation</w:t>
      </w:r>
      <w:r w:rsidRPr="00ED7296">
        <w:rPr>
          <w:b/>
          <w:bCs/>
          <w:sz w:val="21"/>
          <w:szCs w:val="21"/>
          <w:highlight w:val="yellow"/>
          <w:u w:val="single"/>
          <w:lang w:val="en-US" w:eastAsia="zh-CN"/>
        </w:rPr>
        <w:t>:</w:t>
      </w:r>
    </w:p>
    <w:p w14:paraId="6ADA1915" w14:textId="6215FF3A" w:rsidR="008E35E4" w:rsidRPr="00ED7296" w:rsidRDefault="008E35E4" w:rsidP="008E35E4">
      <w:pPr>
        <w:numPr>
          <w:ilvl w:val="0"/>
          <w:numId w:val="48"/>
        </w:numPr>
        <w:overflowPunct/>
        <w:autoSpaceDE/>
        <w:autoSpaceDN/>
        <w:adjustRightInd/>
        <w:snapToGrid w:val="0"/>
        <w:spacing w:after="120"/>
        <w:ind w:left="357" w:hangingChars="170" w:hanging="357"/>
        <w:textAlignment w:val="auto"/>
        <w:rPr>
          <w:sz w:val="21"/>
          <w:szCs w:val="21"/>
          <w:highlight w:val="yellow"/>
          <w:lang w:val="en-US" w:eastAsia="zh-CN"/>
        </w:rPr>
      </w:pPr>
      <w:bookmarkStart w:id="1" w:name="_Hlk129166987"/>
      <w:r w:rsidRPr="00ED7296">
        <w:rPr>
          <w:rFonts w:hint="eastAsia"/>
          <w:sz w:val="21"/>
          <w:szCs w:val="21"/>
          <w:highlight w:val="yellow"/>
          <w:lang w:val="en-US" w:eastAsia="zh-CN"/>
        </w:rPr>
        <w:t>T</w:t>
      </w:r>
      <w:r w:rsidRPr="00ED7296">
        <w:rPr>
          <w:sz w:val="21"/>
          <w:szCs w:val="21"/>
          <w:highlight w:val="yellow"/>
          <w:lang w:val="en-US" w:eastAsia="zh-CN"/>
        </w:rPr>
        <w:t>he open issues for ATP requirements are summarized</w:t>
      </w:r>
      <w:bookmarkEnd w:id="1"/>
      <w:r w:rsidRPr="00ED7296">
        <w:rPr>
          <w:sz w:val="21"/>
          <w:szCs w:val="21"/>
          <w:highlight w:val="yellow"/>
          <w:lang w:val="en-US" w:eastAsia="zh-CN"/>
        </w:rPr>
        <w:t xml:space="preserve"> in </w:t>
      </w:r>
      <w:r w:rsidR="00ED7296" w:rsidRPr="00ED7296">
        <w:rPr>
          <w:sz w:val="21"/>
          <w:szCs w:val="21"/>
          <w:highlight w:val="yellow"/>
          <w:lang w:val="en-US" w:eastAsia="zh-CN"/>
        </w:rPr>
        <w:t>Topic summary for [106][327] NR_demod_enh3_Part2</w:t>
      </w:r>
      <w:r w:rsidRPr="00ED7296">
        <w:rPr>
          <w:sz w:val="21"/>
          <w:szCs w:val="21"/>
          <w:highlight w:val="yellow"/>
          <w:lang w:val="en-US" w:eastAsia="zh-CN"/>
        </w:rPr>
        <w:t xml:space="preserve"> in </w:t>
      </w:r>
      <w:r w:rsidR="00ED7296" w:rsidRPr="00ED7296">
        <w:rPr>
          <w:sz w:val="21"/>
          <w:szCs w:val="21"/>
          <w:highlight w:val="yellow"/>
          <w:lang w:val="en-US" w:eastAsia="zh-CN"/>
        </w:rPr>
        <w:t>R4-2303772</w:t>
      </w:r>
      <w:r w:rsidRPr="00ED7296">
        <w:rPr>
          <w:sz w:val="21"/>
          <w:szCs w:val="21"/>
          <w:highlight w:val="yellow"/>
          <w:lang w:val="en-US" w:eastAsia="zh-CN"/>
        </w:rPr>
        <w:t>.</w:t>
      </w:r>
    </w:p>
    <w:p w14:paraId="4C0136EF" w14:textId="0AC9C934" w:rsidR="008E35E4" w:rsidRPr="00ED7296" w:rsidRDefault="008E35E4" w:rsidP="008E35E4">
      <w:pPr>
        <w:numPr>
          <w:ilvl w:val="0"/>
          <w:numId w:val="48"/>
        </w:numPr>
        <w:overflowPunct/>
        <w:autoSpaceDE/>
        <w:autoSpaceDN/>
        <w:adjustRightInd/>
        <w:snapToGrid w:val="0"/>
        <w:spacing w:after="120"/>
        <w:ind w:left="357" w:hangingChars="170" w:hanging="357"/>
        <w:textAlignment w:val="auto"/>
        <w:rPr>
          <w:sz w:val="21"/>
          <w:szCs w:val="21"/>
          <w:highlight w:val="yellow"/>
          <w:lang w:val="en-US" w:eastAsia="zh-CN"/>
        </w:rPr>
      </w:pPr>
      <w:r w:rsidRPr="00ED7296">
        <w:rPr>
          <w:rFonts w:hint="eastAsia"/>
          <w:sz w:val="21"/>
          <w:szCs w:val="21"/>
          <w:highlight w:val="yellow"/>
          <w:lang w:val="en-US" w:eastAsia="zh-CN"/>
        </w:rPr>
        <w:t>T</w:t>
      </w:r>
      <w:r w:rsidRPr="00ED7296">
        <w:rPr>
          <w:sz w:val="21"/>
          <w:szCs w:val="21"/>
          <w:highlight w:val="yellow"/>
          <w:lang w:val="en-US" w:eastAsia="zh-CN"/>
        </w:rPr>
        <w:t xml:space="preserve">he Way Forward for Absolute physical layer throughput requirements with link adaptation </w:t>
      </w:r>
      <w:proofErr w:type="gramStart"/>
      <w:r w:rsidRPr="00ED7296">
        <w:rPr>
          <w:sz w:val="21"/>
          <w:szCs w:val="21"/>
          <w:highlight w:val="yellow"/>
          <w:lang w:val="en-US" w:eastAsia="zh-CN"/>
        </w:rPr>
        <w:t>is</w:t>
      </w:r>
      <w:proofErr w:type="gramEnd"/>
      <w:r w:rsidRPr="00ED7296">
        <w:rPr>
          <w:sz w:val="21"/>
          <w:szCs w:val="21"/>
          <w:highlight w:val="yellow"/>
          <w:lang w:val="en-US" w:eastAsia="zh-CN"/>
        </w:rPr>
        <w:t xml:space="preserve"> approved in </w:t>
      </w:r>
      <w:r w:rsidR="00ED7296" w:rsidRPr="00ED7296">
        <w:rPr>
          <w:sz w:val="21"/>
          <w:szCs w:val="21"/>
          <w:highlight w:val="yellow"/>
          <w:lang w:val="en-US" w:eastAsia="zh-CN"/>
        </w:rPr>
        <w:t>R4-2302930 with additional agreement:</w:t>
      </w:r>
    </w:p>
    <w:p w14:paraId="7A387DBE" w14:textId="4DFC0F53" w:rsidR="00ED7296" w:rsidRPr="008E35E4" w:rsidRDefault="00ED7296" w:rsidP="00ED7296">
      <w:pPr>
        <w:overflowPunct/>
        <w:autoSpaceDE/>
        <w:autoSpaceDN/>
        <w:adjustRightInd/>
        <w:snapToGrid w:val="0"/>
        <w:spacing w:after="120"/>
        <w:ind w:left="357"/>
        <w:textAlignment w:val="auto"/>
        <w:rPr>
          <w:sz w:val="21"/>
          <w:szCs w:val="21"/>
          <w:lang w:val="en-US" w:eastAsia="zh-CN"/>
        </w:rPr>
      </w:pPr>
      <w:r w:rsidRPr="00ED7296">
        <w:rPr>
          <w:sz w:val="21"/>
          <w:szCs w:val="21"/>
          <w:highlight w:val="yellow"/>
          <w:lang w:val="en-US" w:eastAsia="zh-CN"/>
        </w:rPr>
        <w:t>Agreement: For ATP simulation, Tx EVM equals to 6% for both FR1 and FR2 assumed.</w:t>
      </w:r>
    </w:p>
    <w:p w14:paraId="77D3D3A2" w14:textId="77777777" w:rsidR="008E35E4" w:rsidRPr="008E35E4" w:rsidRDefault="008E35E4" w:rsidP="003A3175">
      <w:pPr>
        <w:rPr>
          <w:rFonts w:eastAsiaTheme="minorEastAsia"/>
          <w:lang w:val="en-US" w:eastAsia="zh-CN"/>
        </w:rPr>
      </w:pPr>
    </w:p>
    <w:p w14:paraId="37D259DA" w14:textId="31096C74" w:rsidR="00701410" w:rsidRDefault="00701410" w:rsidP="00701410">
      <w:pPr>
        <w:pStyle w:val="4"/>
        <w:rPr>
          <w:lang w:eastAsia="ja-JP"/>
        </w:rPr>
      </w:pPr>
      <w:r>
        <w:rPr>
          <w:lang w:eastAsia="ja-JP"/>
        </w:rPr>
        <w:t>2.4.2</w:t>
      </w:r>
      <w:r>
        <w:rPr>
          <w:lang w:eastAsia="ja-JP"/>
        </w:rPr>
        <w:tab/>
        <w:t>Remaining Open issues</w:t>
      </w:r>
    </w:p>
    <w:p w14:paraId="463060EC" w14:textId="77777777" w:rsidR="002D4E78" w:rsidRPr="00153AD8" w:rsidRDefault="002D4E78" w:rsidP="002D4E78">
      <w:pPr>
        <w:numPr>
          <w:ilvl w:val="0"/>
          <w:numId w:val="48"/>
        </w:numPr>
        <w:overflowPunct/>
        <w:autoSpaceDE/>
        <w:autoSpaceDN/>
        <w:adjustRightInd/>
        <w:snapToGrid w:val="0"/>
        <w:spacing w:after="120"/>
        <w:ind w:left="357" w:hangingChars="170" w:hanging="357"/>
        <w:textAlignment w:val="auto"/>
        <w:rPr>
          <w:sz w:val="21"/>
          <w:szCs w:val="21"/>
          <w:highlight w:val="yellow"/>
          <w:lang w:val="en-US" w:eastAsia="zh-CN"/>
        </w:rPr>
      </w:pPr>
      <w:r w:rsidRPr="00153AD8">
        <w:rPr>
          <w:rFonts w:hint="eastAsia"/>
          <w:sz w:val="21"/>
          <w:szCs w:val="21"/>
          <w:highlight w:val="yellow"/>
          <w:lang w:val="en-US" w:eastAsia="zh-CN"/>
        </w:rPr>
        <w:t>Evaluate and specify advanced receiver to cancel inter-user interference for MU-MIMO</w:t>
      </w:r>
    </w:p>
    <w:p w14:paraId="49032968" w14:textId="55698720" w:rsidR="002D4E78" w:rsidRPr="00153AD8" w:rsidRDefault="002D4E78" w:rsidP="002D4E78">
      <w:pPr>
        <w:numPr>
          <w:ilvl w:val="1"/>
          <w:numId w:val="47"/>
        </w:numPr>
        <w:overflowPunct/>
        <w:autoSpaceDE/>
        <w:autoSpaceDN/>
        <w:adjustRightInd/>
        <w:snapToGrid w:val="0"/>
        <w:spacing w:after="120"/>
        <w:ind w:left="732" w:hanging="312"/>
        <w:textAlignment w:val="auto"/>
        <w:rPr>
          <w:sz w:val="21"/>
          <w:szCs w:val="21"/>
          <w:highlight w:val="yellow"/>
          <w:lang w:eastAsia="zh-CN"/>
        </w:rPr>
      </w:pPr>
      <w:r w:rsidRPr="00153AD8">
        <w:rPr>
          <w:sz w:val="21"/>
          <w:szCs w:val="21"/>
          <w:highlight w:val="yellow"/>
          <w:lang w:eastAsia="zh-CN"/>
        </w:rPr>
        <w:t xml:space="preserve">Phase I: </w:t>
      </w:r>
      <w:r w:rsidRPr="00153AD8">
        <w:rPr>
          <w:rFonts w:hint="eastAsia"/>
          <w:sz w:val="21"/>
          <w:szCs w:val="21"/>
          <w:highlight w:val="yellow"/>
          <w:lang w:eastAsia="zh-CN"/>
        </w:rPr>
        <w:t>Study the performance gain,</w:t>
      </w:r>
      <w:r w:rsidRPr="00153AD8">
        <w:rPr>
          <w:sz w:val="21"/>
          <w:szCs w:val="21"/>
          <w:highlight w:val="yellow"/>
          <w:lang w:eastAsia="zh-CN"/>
        </w:rPr>
        <w:t xml:space="preserve"> reference receiver assumption, interference</w:t>
      </w:r>
      <w:r w:rsidRPr="00153AD8">
        <w:rPr>
          <w:rFonts w:hint="eastAsia"/>
          <w:sz w:val="21"/>
          <w:szCs w:val="21"/>
          <w:highlight w:val="yellow"/>
          <w:lang w:eastAsia="zh-CN"/>
        </w:rPr>
        <w:t xml:space="preserve"> </w:t>
      </w:r>
      <w:r w:rsidR="003A3175" w:rsidRPr="00153AD8">
        <w:rPr>
          <w:sz w:val="21"/>
          <w:szCs w:val="21"/>
          <w:highlight w:val="yellow"/>
          <w:lang w:eastAsia="zh-CN"/>
        </w:rPr>
        <w:t>modelling</w:t>
      </w:r>
      <w:r w:rsidRPr="00153AD8">
        <w:rPr>
          <w:rFonts w:hint="eastAsia"/>
          <w:sz w:val="21"/>
          <w:szCs w:val="21"/>
          <w:highlight w:val="yellow"/>
          <w:lang w:eastAsia="zh-CN"/>
        </w:rPr>
        <w:t>,</w:t>
      </w:r>
      <w:r w:rsidRPr="00153AD8">
        <w:rPr>
          <w:sz w:val="21"/>
          <w:szCs w:val="21"/>
          <w:highlight w:val="yellow"/>
          <w:lang w:eastAsia="zh-CN"/>
        </w:rPr>
        <w:t xml:space="preserve"> testability</w:t>
      </w:r>
      <w:r w:rsidRPr="00153AD8">
        <w:rPr>
          <w:rFonts w:hint="eastAsia"/>
          <w:sz w:val="21"/>
          <w:szCs w:val="21"/>
          <w:highlight w:val="yellow"/>
          <w:lang w:eastAsia="zh-CN"/>
        </w:rPr>
        <w:t xml:space="preserve">, required </w:t>
      </w:r>
      <w:r w:rsidRPr="00153AD8">
        <w:rPr>
          <w:sz w:val="21"/>
          <w:szCs w:val="21"/>
          <w:highlight w:val="yellow"/>
          <w:lang w:eastAsia="zh-CN"/>
        </w:rPr>
        <w:t>signalling</w:t>
      </w:r>
      <w:r w:rsidRPr="00153AD8">
        <w:rPr>
          <w:rFonts w:hint="eastAsia"/>
          <w:sz w:val="21"/>
          <w:szCs w:val="21"/>
          <w:highlight w:val="yellow"/>
          <w:lang w:eastAsia="zh-CN"/>
        </w:rPr>
        <w:t xml:space="preserve"> overhead, as well as impact on other WGs </w:t>
      </w:r>
    </w:p>
    <w:p w14:paraId="6F939D57" w14:textId="77777777" w:rsidR="00153AD8" w:rsidRPr="00153AD8" w:rsidRDefault="00153AD8" w:rsidP="00153AD8">
      <w:pPr>
        <w:numPr>
          <w:ilvl w:val="2"/>
          <w:numId w:val="47"/>
        </w:numPr>
        <w:overflowPunct/>
        <w:autoSpaceDE/>
        <w:autoSpaceDN/>
        <w:adjustRightInd/>
        <w:snapToGrid w:val="0"/>
        <w:spacing w:after="120"/>
        <w:textAlignment w:val="auto"/>
        <w:rPr>
          <w:sz w:val="21"/>
          <w:szCs w:val="21"/>
          <w:highlight w:val="yellow"/>
          <w:lang w:eastAsia="zh-CN"/>
        </w:rPr>
      </w:pPr>
      <w:r w:rsidRPr="00153AD8">
        <w:rPr>
          <w:sz w:val="21"/>
          <w:szCs w:val="21"/>
          <w:highlight w:val="yellow"/>
          <w:lang w:eastAsia="zh-CN"/>
        </w:rPr>
        <w:t>Focus on the remaining open issues captured in the approved WF.</w:t>
      </w:r>
    </w:p>
    <w:p w14:paraId="1958554C" w14:textId="61B888FE" w:rsidR="002D4E78" w:rsidRPr="00153AD8" w:rsidRDefault="00153AD8" w:rsidP="00153AD8">
      <w:pPr>
        <w:numPr>
          <w:ilvl w:val="2"/>
          <w:numId w:val="47"/>
        </w:numPr>
        <w:overflowPunct/>
        <w:autoSpaceDE/>
        <w:autoSpaceDN/>
        <w:adjustRightInd/>
        <w:snapToGrid w:val="0"/>
        <w:spacing w:after="120"/>
        <w:textAlignment w:val="auto"/>
        <w:rPr>
          <w:sz w:val="21"/>
          <w:szCs w:val="21"/>
          <w:highlight w:val="yellow"/>
          <w:lang w:eastAsia="zh-CN"/>
        </w:rPr>
      </w:pPr>
      <w:r w:rsidRPr="00153AD8">
        <w:rPr>
          <w:sz w:val="21"/>
          <w:szCs w:val="21"/>
          <w:highlight w:val="yellow"/>
          <w:lang w:eastAsia="zh-CN"/>
        </w:rPr>
        <w:t>Companies are encouraged to provide initial simulation results for the next RAN4 meeting for phase I studying.</w:t>
      </w:r>
    </w:p>
    <w:p w14:paraId="628AAF91" w14:textId="77777777" w:rsidR="002D4E78" w:rsidRPr="00153AD8" w:rsidRDefault="002D4E78" w:rsidP="002D4E78">
      <w:pPr>
        <w:numPr>
          <w:ilvl w:val="1"/>
          <w:numId w:val="47"/>
        </w:numPr>
        <w:overflowPunct/>
        <w:autoSpaceDE/>
        <w:autoSpaceDN/>
        <w:adjustRightInd/>
        <w:snapToGrid w:val="0"/>
        <w:spacing w:after="120"/>
        <w:ind w:left="732" w:hanging="312"/>
        <w:textAlignment w:val="auto"/>
        <w:rPr>
          <w:sz w:val="21"/>
          <w:szCs w:val="21"/>
          <w:highlight w:val="yellow"/>
          <w:lang w:eastAsia="zh-CN"/>
        </w:rPr>
      </w:pPr>
      <w:r w:rsidRPr="00153AD8">
        <w:rPr>
          <w:sz w:val="21"/>
          <w:szCs w:val="21"/>
          <w:highlight w:val="yellow"/>
          <w:lang w:eastAsia="zh-CN"/>
        </w:rPr>
        <w:t xml:space="preserve">Phase II (if any pending on the conclusion for phase I): </w:t>
      </w:r>
    </w:p>
    <w:p w14:paraId="7D7E3E24" w14:textId="77777777" w:rsidR="002D4E78" w:rsidRPr="00153AD8" w:rsidRDefault="002D4E78" w:rsidP="002D4E78">
      <w:pPr>
        <w:numPr>
          <w:ilvl w:val="2"/>
          <w:numId w:val="47"/>
        </w:numPr>
        <w:overflowPunct/>
        <w:autoSpaceDE/>
        <w:autoSpaceDN/>
        <w:adjustRightInd/>
        <w:snapToGrid w:val="0"/>
        <w:spacing w:after="120"/>
        <w:textAlignment w:val="auto"/>
        <w:rPr>
          <w:sz w:val="21"/>
          <w:szCs w:val="21"/>
          <w:highlight w:val="yellow"/>
          <w:lang w:eastAsia="zh-CN"/>
        </w:rPr>
      </w:pPr>
      <w:r w:rsidRPr="00153AD8">
        <w:rPr>
          <w:sz w:val="21"/>
          <w:szCs w:val="21"/>
          <w:highlight w:val="yellow"/>
          <w:lang w:eastAsia="zh-CN"/>
        </w:rPr>
        <w:t>Specify PDSCH demodulation requirements under MU-MIMO scenario with advanced receiver</w:t>
      </w:r>
    </w:p>
    <w:p w14:paraId="6F22DD91" w14:textId="77777777" w:rsidR="002D4E78" w:rsidRPr="00153AD8" w:rsidRDefault="002D4E78" w:rsidP="002D4E78">
      <w:pPr>
        <w:numPr>
          <w:ilvl w:val="3"/>
          <w:numId w:val="49"/>
        </w:numPr>
        <w:overflowPunct/>
        <w:autoSpaceDE/>
        <w:autoSpaceDN/>
        <w:adjustRightInd/>
        <w:snapToGrid w:val="0"/>
        <w:spacing w:after="120"/>
        <w:ind w:left="1701" w:hanging="278"/>
        <w:textAlignment w:val="auto"/>
        <w:rPr>
          <w:sz w:val="21"/>
          <w:szCs w:val="21"/>
          <w:highlight w:val="yellow"/>
          <w:lang w:eastAsia="zh-CN"/>
        </w:rPr>
      </w:pPr>
      <w:r w:rsidRPr="00153AD8">
        <w:rPr>
          <w:rFonts w:hint="eastAsia"/>
          <w:sz w:val="21"/>
          <w:szCs w:val="21"/>
          <w:highlight w:val="yellow"/>
          <w:lang w:eastAsia="zh-CN"/>
        </w:rPr>
        <w:t xml:space="preserve">Note: As baseline, performance requirements shall be specified under single reference receiver assumption. This </w:t>
      </w:r>
      <w:r w:rsidRPr="00153AD8">
        <w:rPr>
          <w:sz w:val="21"/>
          <w:szCs w:val="21"/>
          <w:highlight w:val="yellow"/>
          <w:lang w:eastAsia="zh-CN"/>
        </w:rPr>
        <w:t>baseline</w:t>
      </w:r>
      <w:r w:rsidRPr="00153AD8">
        <w:rPr>
          <w:rFonts w:hint="eastAsia"/>
          <w:sz w:val="21"/>
          <w:szCs w:val="21"/>
          <w:highlight w:val="yellow"/>
          <w:lang w:eastAsia="zh-CN"/>
        </w:rPr>
        <w:t xml:space="preserve"> can be revisited at RAN #100 if necessary.</w:t>
      </w:r>
    </w:p>
    <w:p w14:paraId="279AF27F" w14:textId="77777777" w:rsidR="002D4E78" w:rsidRPr="00153AD8" w:rsidRDefault="002D4E78" w:rsidP="002D4E78">
      <w:pPr>
        <w:numPr>
          <w:ilvl w:val="0"/>
          <w:numId w:val="48"/>
        </w:numPr>
        <w:overflowPunct/>
        <w:autoSpaceDE/>
        <w:autoSpaceDN/>
        <w:adjustRightInd/>
        <w:snapToGrid w:val="0"/>
        <w:spacing w:after="120"/>
        <w:textAlignment w:val="auto"/>
        <w:rPr>
          <w:sz w:val="21"/>
          <w:szCs w:val="21"/>
          <w:highlight w:val="yellow"/>
          <w:lang w:val="en-US" w:eastAsia="zh-CN"/>
        </w:rPr>
      </w:pPr>
      <w:r w:rsidRPr="00153AD8">
        <w:rPr>
          <w:rFonts w:hint="eastAsia"/>
          <w:sz w:val="21"/>
          <w:szCs w:val="21"/>
          <w:highlight w:val="yellow"/>
          <w:lang w:val="en-US" w:eastAsia="zh-CN"/>
        </w:rPr>
        <w:t>S</w:t>
      </w:r>
      <w:r w:rsidRPr="00153AD8">
        <w:rPr>
          <w:sz w:val="21"/>
          <w:szCs w:val="21"/>
          <w:highlight w:val="yellow"/>
          <w:lang w:val="en-US" w:eastAsia="zh-CN"/>
        </w:rPr>
        <w:t xml:space="preserve">pecify absolute physical layer throughput requirements with link </w:t>
      </w:r>
      <w:r w:rsidRPr="00153AD8">
        <w:rPr>
          <w:rFonts w:hint="eastAsia"/>
          <w:sz w:val="21"/>
          <w:szCs w:val="21"/>
          <w:highlight w:val="yellow"/>
          <w:lang w:val="en-US" w:eastAsia="zh-CN"/>
        </w:rPr>
        <w:t>adaptation</w:t>
      </w:r>
    </w:p>
    <w:p w14:paraId="51926805" w14:textId="69910EE4" w:rsidR="002D4E78" w:rsidRPr="00153AD8" w:rsidRDefault="003A3175" w:rsidP="002D4E78">
      <w:pPr>
        <w:numPr>
          <w:ilvl w:val="1"/>
          <w:numId w:val="47"/>
        </w:numPr>
        <w:overflowPunct/>
        <w:autoSpaceDE/>
        <w:autoSpaceDN/>
        <w:adjustRightInd/>
        <w:snapToGrid w:val="0"/>
        <w:spacing w:after="120"/>
        <w:ind w:left="732" w:hanging="312"/>
        <w:textAlignment w:val="auto"/>
        <w:rPr>
          <w:sz w:val="21"/>
          <w:szCs w:val="21"/>
          <w:highlight w:val="yellow"/>
          <w:lang w:eastAsia="zh-CN"/>
        </w:rPr>
      </w:pPr>
      <w:r w:rsidRPr="00153AD8">
        <w:rPr>
          <w:sz w:val="21"/>
          <w:szCs w:val="21"/>
          <w:highlight w:val="yellow"/>
          <w:lang w:eastAsia="zh-CN"/>
        </w:rPr>
        <w:t>Focus on the remaining open issues captured in the approved WF.</w:t>
      </w:r>
    </w:p>
    <w:p w14:paraId="7CF54047" w14:textId="0862E996" w:rsidR="003A3175" w:rsidRPr="00153AD8" w:rsidRDefault="003A3175" w:rsidP="002D4E78">
      <w:pPr>
        <w:numPr>
          <w:ilvl w:val="1"/>
          <w:numId w:val="47"/>
        </w:numPr>
        <w:overflowPunct/>
        <w:autoSpaceDE/>
        <w:autoSpaceDN/>
        <w:adjustRightInd/>
        <w:snapToGrid w:val="0"/>
        <w:spacing w:after="120"/>
        <w:ind w:left="732" w:hanging="312"/>
        <w:textAlignment w:val="auto"/>
        <w:rPr>
          <w:sz w:val="21"/>
          <w:szCs w:val="21"/>
          <w:highlight w:val="yellow"/>
          <w:lang w:eastAsia="zh-CN"/>
        </w:rPr>
      </w:pPr>
      <w:r w:rsidRPr="00153AD8">
        <w:rPr>
          <w:sz w:val="21"/>
          <w:szCs w:val="21"/>
          <w:highlight w:val="yellow"/>
          <w:lang w:eastAsia="zh-CN"/>
        </w:rPr>
        <w:t>Companies are encouraged to provide simulation results for the next RAN4 meeting for alignment purpose.</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8BB2B98" w14:textId="65CD308C" w:rsidR="0019356A" w:rsidRDefault="00815869" w:rsidP="00F6418A">
      <w:pPr>
        <w:pStyle w:val="2"/>
      </w:pPr>
      <w:r>
        <w:t>4</w:t>
      </w:r>
      <w:r w:rsidR="005A6C96">
        <w:t>.</w:t>
      </w:r>
      <w:r w:rsidR="005A6C96">
        <w:tab/>
        <w:t>References</w:t>
      </w:r>
    </w:p>
    <w:p w14:paraId="47015724" w14:textId="731AC6B0" w:rsidR="003A3175" w:rsidRPr="005A5C1E" w:rsidRDefault="003A3175" w:rsidP="003A3175">
      <w:pPr>
        <w:pStyle w:val="NO"/>
        <w:ind w:left="0" w:firstLine="0"/>
        <w:rPr>
          <w:rFonts w:ascii="Arial" w:eastAsiaTheme="minorEastAsia" w:hAnsi="Arial" w:cs="Arial"/>
          <w:iCs/>
          <w:lang w:eastAsia="zh-CN"/>
        </w:rPr>
      </w:pPr>
      <w:r w:rsidRPr="005A5C1E">
        <w:rPr>
          <w:rFonts w:ascii="Arial" w:eastAsiaTheme="minorEastAsia" w:hAnsi="Arial" w:cs="Arial" w:hint="eastAsia"/>
          <w:iCs/>
          <w:lang w:eastAsia="zh-CN"/>
        </w:rPr>
        <w:t>RAN4#</w:t>
      </w:r>
      <w:r>
        <w:rPr>
          <w:rFonts w:ascii="Arial" w:eastAsiaTheme="minorEastAsia" w:hAnsi="Arial" w:cs="Arial"/>
          <w:iCs/>
          <w:lang w:eastAsia="zh-CN"/>
        </w:rPr>
        <w:t>105</w:t>
      </w:r>
      <w:r w:rsidRPr="005A5C1E">
        <w:rPr>
          <w:rFonts w:ascii="Arial" w:eastAsiaTheme="minorEastAsia" w:hAnsi="Arial" w:cs="Arial" w:hint="eastAsia"/>
          <w:iCs/>
          <w:lang w:eastAsia="zh-CN"/>
        </w:rPr>
        <w:t>:</w:t>
      </w:r>
    </w:p>
    <w:p w14:paraId="1978DF9D" w14:textId="44C9F236" w:rsidR="003A3175" w:rsidRPr="006612CD"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R4-2218062</w:t>
      </w:r>
      <w:r w:rsidRPr="006612CD">
        <w:rPr>
          <w:rFonts w:ascii="Arial" w:eastAsiaTheme="minorEastAsia" w:hAnsi="Arial" w:cs="Arial"/>
          <w:sz w:val="20"/>
          <w:szCs w:val="20"/>
          <w:lang w:eastAsia="zh-CN"/>
        </w:rPr>
        <w:t xml:space="preserve">, </w:t>
      </w:r>
      <w:r w:rsidRPr="003A3175">
        <w:rPr>
          <w:rFonts w:ascii="Arial" w:eastAsiaTheme="minorEastAsia" w:hAnsi="Arial" w:cs="Arial"/>
          <w:sz w:val="20"/>
          <w:szCs w:val="20"/>
          <w:lang w:eastAsia="zh-CN"/>
        </w:rPr>
        <w:t>Discussion on absolute physical layer throughput requirements with link adaptation</w:t>
      </w:r>
      <w:r w:rsidRPr="006612CD">
        <w:rPr>
          <w:rFonts w:ascii="Arial" w:eastAsiaTheme="minorEastAsia" w:hAnsi="Arial" w:cs="Arial"/>
          <w:sz w:val="20"/>
          <w:szCs w:val="20"/>
          <w:lang w:eastAsia="zh-CN"/>
        </w:rPr>
        <w:t>, China Telecom</w:t>
      </w:r>
      <w:r w:rsidRPr="006612CD">
        <w:rPr>
          <w:rFonts w:ascii="Arial" w:eastAsiaTheme="minorEastAsia" w:hAnsi="Arial" w:cs="Arial" w:hint="eastAsia"/>
          <w:sz w:val="20"/>
          <w:szCs w:val="20"/>
          <w:lang w:eastAsia="zh-CN"/>
        </w:rPr>
        <w:t>.</w:t>
      </w:r>
    </w:p>
    <w:p w14:paraId="4D275437" w14:textId="34A6E665" w:rsidR="003A3175"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R4-2218199</w:t>
      </w:r>
      <w:r w:rsidRPr="006612CD">
        <w:rPr>
          <w:rFonts w:ascii="Arial" w:eastAsiaTheme="minorEastAsia" w:hAnsi="Arial" w:cs="Arial"/>
          <w:sz w:val="20"/>
          <w:szCs w:val="20"/>
          <w:lang w:eastAsia="zh-CN"/>
        </w:rPr>
        <w:t xml:space="preserve">, </w:t>
      </w:r>
      <w:r w:rsidRPr="003A3175">
        <w:rPr>
          <w:rFonts w:ascii="Arial" w:eastAsiaTheme="minorEastAsia" w:hAnsi="Arial" w:cs="Arial"/>
          <w:sz w:val="20"/>
          <w:szCs w:val="20"/>
          <w:lang w:eastAsia="zh-CN"/>
        </w:rPr>
        <w:t>Application layer throughput discussion</w:t>
      </w:r>
      <w:r w:rsidRPr="006612CD">
        <w:rPr>
          <w:rFonts w:ascii="Arial" w:eastAsiaTheme="minorEastAsia" w:hAnsi="Arial" w:cs="Arial"/>
          <w:sz w:val="20"/>
          <w:szCs w:val="20"/>
          <w:lang w:eastAsia="zh-CN"/>
        </w:rPr>
        <w:t xml:space="preserve">, </w:t>
      </w:r>
      <w:r w:rsidRPr="003A3175">
        <w:rPr>
          <w:rFonts w:ascii="Arial" w:eastAsiaTheme="minorEastAsia" w:hAnsi="Arial" w:cs="Arial"/>
          <w:sz w:val="20"/>
          <w:szCs w:val="20"/>
          <w:lang w:eastAsia="zh-CN"/>
        </w:rPr>
        <w:t>Qualcomm Israel Ltd</w:t>
      </w:r>
    </w:p>
    <w:p w14:paraId="64A1733D" w14:textId="7AB67572" w:rsidR="003A3175" w:rsidRPr="003A3175"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R4-2218342, Discussion on the normative specifications of ATP requirements, Intel</w:t>
      </w:r>
    </w:p>
    <w:p w14:paraId="44C4A168" w14:textId="773C212A" w:rsidR="003A3175" w:rsidRPr="003A3175"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R4-2218669, Discussion on demodulation requirements for ATP, CMCC</w:t>
      </w:r>
    </w:p>
    <w:p w14:paraId="58D14F5A" w14:textId="3A4E2E8C" w:rsidR="003A3175" w:rsidRPr="003A3175"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R4-2219120, Discussion on application layer throughput requirements, Ericsson</w:t>
      </w:r>
    </w:p>
    <w:p w14:paraId="645C927D" w14:textId="0F5EBD56" w:rsidR="003A3175" w:rsidRPr="003A3175"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R4-2219221, Discussion on Physical Layer Data Throughput, MediaTek inc.</w:t>
      </w:r>
    </w:p>
    <w:p w14:paraId="40925021" w14:textId="0181F165" w:rsidR="003A3175" w:rsidRPr="003A3175"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 xml:space="preserve">R4-2219516, Simulation results on Adaptation Absolute Physical Layer requirements, Huawei, </w:t>
      </w:r>
      <w:proofErr w:type="spellStart"/>
      <w:r w:rsidRPr="003A3175">
        <w:rPr>
          <w:rFonts w:ascii="Arial" w:eastAsiaTheme="minorEastAsia" w:hAnsi="Arial" w:cs="Arial"/>
          <w:sz w:val="20"/>
          <w:szCs w:val="20"/>
          <w:lang w:eastAsia="zh-CN"/>
        </w:rPr>
        <w:t>HiSilicon</w:t>
      </w:r>
      <w:proofErr w:type="spellEnd"/>
    </w:p>
    <w:p w14:paraId="71165288" w14:textId="54DF7482" w:rsidR="003A3175" w:rsidRPr="003A3175"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 xml:space="preserve">R4-2219517, Discussion on Adaptation Absolute Physical Layer performance requirements definition, Huawei, </w:t>
      </w:r>
      <w:proofErr w:type="spellStart"/>
      <w:r w:rsidRPr="003A3175">
        <w:rPr>
          <w:rFonts w:ascii="Arial" w:eastAsiaTheme="minorEastAsia" w:hAnsi="Arial" w:cs="Arial"/>
          <w:sz w:val="20"/>
          <w:szCs w:val="20"/>
          <w:lang w:eastAsia="zh-CN"/>
        </w:rPr>
        <w:t>HiSilicon</w:t>
      </w:r>
      <w:proofErr w:type="spellEnd"/>
    </w:p>
    <w:p w14:paraId="1B857C24" w14:textId="074FF2D4" w:rsidR="003A3175" w:rsidRPr="003A3175"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R4-2219719, On Absolute physical layer throughput requirements with link adaptation, Nokia, Nokia Shanghai Bell</w:t>
      </w:r>
    </w:p>
    <w:p w14:paraId="212367F7" w14:textId="7548ED19" w:rsidR="003A3175" w:rsidRPr="003A3175"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R4-2219720, ATP Simulation Results, Nokia, Nokia Shanghai Bell</w:t>
      </w:r>
    </w:p>
    <w:p w14:paraId="09BCD571" w14:textId="495DCA73" w:rsidR="003A3175" w:rsidRPr="003A3175"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R4-2219786, On Requirements for Application Layer Throughput, Apple</w:t>
      </w:r>
    </w:p>
    <w:p w14:paraId="2E2C84BB" w14:textId="0772B312" w:rsidR="003A3175" w:rsidRPr="003A3175"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R4-2220153, Summary for [105][327] NR_demod_enh3, Moderator (China Telecom)</w:t>
      </w:r>
    </w:p>
    <w:p w14:paraId="564C66DF" w14:textId="55C49FDA" w:rsidR="003A3175" w:rsidRPr="006612CD" w:rsidRDefault="003A3175" w:rsidP="003A3175">
      <w:pPr>
        <w:pStyle w:val="aff8"/>
        <w:numPr>
          <w:ilvl w:val="0"/>
          <w:numId w:val="7"/>
        </w:numPr>
        <w:snapToGrid w:val="0"/>
        <w:ind w:leftChars="0"/>
        <w:jc w:val="left"/>
        <w:rPr>
          <w:rFonts w:ascii="Arial" w:eastAsiaTheme="minorEastAsia" w:hAnsi="Arial" w:cs="Arial"/>
          <w:sz w:val="20"/>
          <w:szCs w:val="20"/>
          <w:lang w:eastAsia="zh-CN"/>
        </w:rPr>
      </w:pPr>
      <w:r w:rsidRPr="003A3175">
        <w:rPr>
          <w:rFonts w:ascii="Arial" w:eastAsiaTheme="minorEastAsia" w:hAnsi="Arial" w:cs="Arial"/>
          <w:sz w:val="20"/>
          <w:szCs w:val="20"/>
          <w:lang w:eastAsia="zh-CN"/>
        </w:rPr>
        <w:t>R4-2220276, WF for ATP requirements, Intel Corporation</w:t>
      </w:r>
    </w:p>
    <w:p w14:paraId="0BCC6585" w14:textId="13EE3993" w:rsidR="003A3175" w:rsidRDefault="003A3175" w:rsidP="003A3175">
      <w:pPr>
        <w:rPr>
          <w:rFonts w:eastAsiaTheme="minorEastAsia"/>
        </w:rPr>
      </w:pPr>
    </w:p>
    <w:p w14:paraId="2A081DAD" w14:textId="6B00CD5B" w:rsidR="001568A1" w:rsidRPr="00ED7296" w:rsidRDefault="001568A1" w:rsidP="001568A1">
      <w:pPr>
        <w:pStyle w:val="NO"/>
        <w:ind w:left="0" w:firstLine="0"/>
        <w:rPr>
          <w:rFonts w:ascii="Arial" w:eastAsiaTheme="minorEastAsia" w:hAnsi="Arial" w:cs="Arial"/>
          <w:iCs/>
          <w:highlight w:val="yellow"/>
          <w:lang w:eastAsia="zh-CN"/>
        </w:rPr>
      </w:pPr>
      <w:r w:rsidRPr="00ED7296">
        <w:rPr>
          <w:rFonts w:ascii="Arial" w:eastAsiaTheme="minorEastAsia" w:hAnsi="Arial" w:cs="Arial" w:hint="eastAsia"/>
          <w:iCs/>
          <w:highlight w:val="yellow"/>
          <w:lang w:eastAsia="zh-CN"/>
        </w:rPr>
        <w:t>RAN4#</w:t>
      </w:r>
      <w:r w:rsidRPr="00ED7296">
        <w:rPr>
          <w:rFonts w:ascii="Arial" w:eastAsiaTheme="minorEastAsia" w:hAnsi="Arial" w:cs="Arial"/>
          <w:iCs/>
          <w:highlight w:val="yellow"/>
          <w:lang w:eastAsia="zh-CN"/>
        </w:rPr>
        <w:t>106</w:t>
      </w:r>
      <w:r w:rsidRPr="00ED7296">
        <w:rPr>
          <w:rFonts w:ascii="Arial" w:eastAsiaTheme="minorEastAsia" w:hAnsi="Arial" w:cs="Arial" w:hint="eastAsia"/>
          <w:iCs/>
          <w:highlight w:val="yellow"/>
          <w:lang w:eastAsia="zh-CN"/>
        </w:rPr>
        <w:t>:</w:t>
      </w:r>
    </w:p>
    <w:p w14:paraId="14674922" w14:textId="476749FC" w:rsidR="001568A1" w:rsidRPr="00ED7296" w:rsidRDefault="001568A1"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R4-2302939, Work plan for NR demodulation performance evolution WI, China Telecom</w:t>
      </w:r>
    </w:p>
    <w:p w14:paraId="608E2C33" w14:textId="0A0412EB" w:rsidR="001568A1" w:rsidRPr="00ED7296" w:rsidRDefault="001568A1" w:rsidP="001568A1">
      <w:pPr>
        <w:pStyle w:val="aff8"/>
        <w:numPr>
          <w:ilvl w:val="0"/>
          <w:numId w:val="50"/>
        </w:numPr>
        <w:snapToGrid w:val="0"/>
        <w:ind w:leftChars="0"/>
        <w:jc w:val="left"/>
        <w:rPr>
          <w:rFonts w:ascii="Arial" w:eastAsiaTheme="minorEastAsia" w:hAnsi="Arial" w:cs="Arial"/>
          <w:sz w:val="20"/>
          <w:szCs w:val="20"/>
          <w:highlight w:val="yellow"/>
          <w:lang w:eastAsia="zh-CN"/>
        </w:rPr>
      </w:pPr>
      <w:bookmarkStart w:id="2" w:name="_Hlk129167578"/>
      <w:r w:rsidRPr="00ED7296">
        <w:rPr>
          <w:rFonts w:ascii="Arial" w:eastAsiaTheme="minorEastAsia" w:hAnsi="Arial" w:cs="Arial"/>
          <w:sz w:val="20"/>
          <w:szCs w:val="20"/>
          <w:highlight w:val="yellow"/>
          <w:lang w:eastAsia="zh-CN"/>
        </w:rPr>
        <w:t>R4-2300127</w:t>
      </w:r>
      <w:bookmarkEnd w:id="2"/>
      <w:r w:rsidRPr="00ED7296">
        <w:rPr>
          <w:rFonts w:ascii="Arial" w:eastAsiaTheme="minorEastAsia" w:hAnsi="Arial" w:cs="Arial"/>
          <w:sz w:val="20"/>
          <w:szCs w:val="20"/>
          <w:highlight w:val="yellow"/>
          <w:lang w:eastAsia="zh-CN"/>
        </w:rPr>
        <w:t>, TR skeleton (V0.0.1) for advanced receiver to cancel inter-user interference for Multiple-User Multiple-Input Multiple-Output (MU-MIMO), China Telecom</w:t>
      </w:r>
    </w:p>
    <w:p w14:paraId="59566B7B" w14:textId="3C3A23BF" w:rsidR="001568A1" w:rsidRPr="00ED7296" w:rsidRDefault="001568A1"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R4-2300130, Discussion on advanced receiver for MU-MIMO, China Telecom</w:t>
      </w:r>
    </w:p>
    <w:p w14:paraId="1D7A3CAB" w14:textId="3269D340" w:rsidR="001568A1" w:rsidRPr="00ED7296" w:rsidRDefault="001568A1"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R4-2300256, On advanced receiver to cancel intra-user interference for MU-MIMO, Apple</w:t>
      </w:r>
    </w:p>
    <w:p w14:paraId="20DA1013" w14:textId="57A6223F" w:rsidR="001568A1" w:rsidRPr="00ED7296" w:rsidRDefault="001568A1"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R4-2300482, Discussion on advanced receiver to cancel inter-user interference for MU-MIMO, Intel</w:t>
      </w:r>
    </w:p>
    <w:p w14:paraId="1B7CB6C9" w14:textId="2A92C7AD" w:rsidR="001568A1" w:rsidRPr="00ED7296" w:rsidRDefault="001568A1"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R4-2300702, On advanced receiver to cancel inter-user interference for MU-MIMO, Nokia</w:t>
      </w:r>
    </w:p>
    <w:p w14:paraId="5C030998" w14:textId="6027B598" w:rsidR="001568A1" w:rsidRPr="00ED7296" w:rsidRDefault="001568A1"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R4-2300837, MU-MIMO enhancement simulation assumptions and network assistant signaling, Qualcomm</w:t>
      </w:r>
    </w:p>
    <w:p w14:paraId="6E6E7443" w14:textId="369A2305" w:rsidR="001568A1" w:rsidRPr="00ED7296" w:rsidRDefault="001568A1"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R4-2301017, On using advanced receiver to cancel interference for MU-MIMO, Ericsson</w:t>
      </w:r>
    </w:p>
    <w:p w14:paraId="523E4EA2" w14:textId="74F1CA8A" w:rsidR="001568A1" w:rsidRPr="00ED7296" w:rsidRDefault="001568A1"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R4-2301051, Discussion on Advanced receiver to cancel inter-user interference for MU-MIMO, ZTE</w:t>
      </w:r>
    </w:p>
    <w:p w14:paraId="7AF3FF40" w14:textId="289BB4DF" w:rsidR="001568A1" w:rsidRPr="00ED7296" w:rsidRDefault="001568A1"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R4-2301862, Discussion on Advanced receiver to cancel inter-user interference for MU-MIMO, MediaTek</w:t>
      </w:r>
    </w:p>
    <w:p w14:paraId="78769BE3" w14:textId="2E124E5B" w:rsidR="001568A1" w:rsidRPr="00ED7296" w:rsidRDefault="001568A1"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 xml:space="preserve">R4-2302173, Discussion on advanced receiver for MU-MIMO, Huawei, </w:t>
      </w:r>
      <w:proofErr w:type="spellStart"/>
      <w:r w:rsidRPr="00ED7296">
        <w:rPr>
          <w:rFonts w:ascii="Arial" w:eastAsiaTheme="minorEastAsia" w:hAnsi="Arial" w:cs="Arial"/>
          <w:sz w:val="20"/>
          <w:szCs w:val="20"/>
          <w:highlight w:val="yellow"/>
          <w:lang w:eastAsia="zh-CN"/>
        </w:rPr>
        <w:t>HiSilicon</w:t>
      </w:r>
      <w:proofErr w:type="spellEnd"/>
    </w:p>
    <w:p w14:paraId="0F54C603" w14:textId="684C77C3" w:rsidR="002E034C" w:rsidRPr="00ED7296" w:rsidRDefault="002E034C"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R4-2300129, Discussion on absolute physical layer throughput requirements with link adaptation, China Telecom</w:t>
      </w:r>
    </w:p>
    <w:p w14:paraId="589B656E" w14:textId="273528EB" w:rsidR="002E034C" w:rsidRPr="00ED7296" w:rsidRDefault="002E034C"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R4-2300257, On Requirements for Application Layer Throughput, Apple</w:t>
      </w:r>
    </w:p>
    <w:p w14:paraId="3D6F7F36" w14:textId="52DCE5B1" w:rsidR="002E034C" w:rsidRPr="00ED7296" w:rsidRDefault="002E034C"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R4-2300483, Test SNR considerations for absolute physical layer throughput requirements with link adaptation, Intel</w:t>
      </w:r>
    </w:p>
    <w:p w14:paraId="7F649A34" w14:textId="6BA0D74F" w:rsidR="002E034C" w:rsidRPr="00ED7296" w:rsidRDefault="002E034C"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R4-2300703, On Absolute physical layer throughput requirements with link adaptation</w:t>
      </w:r>
      <w:r w:rsidR="00ED7296" w:rsidRPr="00ED7296">
        <w:rPr>
          <w:rFonts w:ascii="Arial" w:eastAsiaTheme="minorEastAsia" w:hAnsi="Arial" w:cs="Arial"/>
          <w:sz w:val="20"/>
          <w:szCs w:val="20"/>
          <w:highlight w:val="yellow"/>
          <w:lang w:eastAsia="zh-CN"/>
        </w:rPr>
        <w:t>, Nokia</w:t>
      </w:r>
    </w:p>
    <w:p w14:paraId="1470E372" w14:textId="3EF75ACE" w:rsidR="00ED7296" w:rsidRPr="00ED7296" w:rsidRDefault="00ED7296"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R4-2300785, Discussion and simulation results on demodulation requirements for ATP, CMCC</w:t>
      </w:r>
    </w:p>
    <w:p w14:paraId="3263776A" w14:textId="2BA0DB8E" w:rsidR="00ED7296" w:rsidRPr="00ED7296" w:rsidRDefault="00ED7296"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R4-2300833, discussion on absolute physical layer throughput with link adaptation, Samsung</w:t>
      </w:r>
    </w:p>
    <w:p w14:paraId="551399B9" w14:textId="00274908" w:rsidR="00ED7296" w:rsidRPr="00ED7296" w:rsidRDefault="00ED7296"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R4-2300838, On application layer throughput requirement, Qualcomm</w:t>
      </w:r>
    </w:p>
    <w:p w14:paraId="7E296097" w14:textId="1EF24AF3" w:rsidR="00ED7296" w:rsidRPr="00ED7296" w:rsidRDefault="00ED7296"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R4-2301775, Open issues on absolute physical layer throughput requirements, Ericsson</w:t>
      </w:r>
    </w:p>
    <w:p w14:paraId="50320FF0" w14:textId="12140D12" w:rsidR="00ED7296" w:rsidRPr="00ED7296" w:rsidRDefault="00ED7296"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R4-2301863, Discussion on Application Layer Data Throughput, MediaTek</w:t>
      </w:r>
    </w:p>
    <w:p w14:paraId="26461FFE" w14:textId="55F236FB" w:rsidR="00ED7296" w:rsidRPr="00ED7296" w:rsidRDefault="00ED7296"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 xml:space="preserve">R4-2302172, Discussion on open issues for Adaptation Absolute Physical Layer performance requirements, Huawei, </w:t>
      </w:r>
      <w:proofErr w:type="spellStart"/>
      <w:r w:rsidRPr="00ED7296">
        <w:rPr>
          <w:rFonts w:ascii="Arial" w:eastAsiaTheme="minorEastAsia" w:hAnsi="Arial" w:cs="Arial"/>
          <w:sz w:val="20"/>
          <w:szCs w:val="20"/>
          <w:highlight w:val="yellow"/>
          <w:lang w:eastAsia="zh-CN"/>
        </w:rPr>
        <w:t>HiSilicon</w:t>
      </w:r>
      <w:proofErr w:type="spellEnd"/>
    </w:p>
    <w:p w14:paraId="483428CE" w14:textId="40E59324" w:rsidR="00ED7296" w:rsidRPr="00ED7296" w:rsidRDefault="00ED7296"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R4-2300704, Absolute physical layer throughput requirements - Simulation results, Nokia</w:t>
      </w:r>
    </w:p>
    <w:p w14:paraId="424A9848" w14:textId="55215FDF" w:rsidR="00ED7296" w:rsidRPr="00ED7296" w:rsidRDefault="00ED7296"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R4-2301864, Simulation results for Application Layer Data Throughput, MediaTek</w:t>
      </w:r>
    </w:p>
    <w:p w14:paraId="7C67C53A" w14:textId="3890EFB9" w:rsidR="00ED7296" w:rsidRPr="00ED7296" w:rsidRDefault="00ED7296"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 xml:space="preserve">R4-2302171, Updated simulation results on Adaptation Absolute Physical Layer requirements, Huawei, </w:t>
      </w:r>
      <w:proofErr w:type="spellStart"/>
      <w:r w:rsidRPr="00ED7296">
        <w:rPr>
          <w:rFonts w:ascii="Arial" w:eastAsiaTheme="minorEastAsia" w:hAnsi="Arial" w:cs="Arial"/>
          <w:sz w:val="20"/>
          <w:szCs w:val="20"/>
          <w:highlight w:val="yellow"/>
          <w:lang w:eastAsia="zh-CN"/>
        </w:rPr>
        <w:t>HiSilicon</w:t>
      </w:r>
      <w:proofErr w:type="spellEnd"/>
    </w:p>
    <w:p w14:paraId="2B496BF8" w14:textId="26FF25A5" w:rsidR="00ED7296" w:rsidRPr="00ED7296" w:rsidRDefault="00ED7296"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R4-2302737, Simulation results for Physical Layer Throughput requirements, Apple</w:t>
      </w:r>
    </w:p>
    <w:p w14:paraId="2553E8FC" w14:textId="06D2DAE9" w:rsidR="00ED7296" w:rsidRPr="00ED7296" w:rsidRDefault="00ED7296"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R4-2300834, simulation results on absolute physical layer throughput with link adaptation, Samsung</w:t>
      </w:r>
    </w:p>
    <w:p w14:paraId="6224C1BB" w14:textId="10BB9A87" w:rsidR="00ED7296" w:rsidRPr="00ED7296" w:rsidRDefault="00ED7296"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R4-2301776, Simulation results of absolute physical layer throughput requirements, Ericsson</w:t>
      </w:r>
    </w:p>
    <w:p w14:paraId="0823F521" w14:textId="0541FA75" w:rsidR="00ED7296" w:rsidRPr="00ED7296" w:rsidRDefault="00ED7296"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R4-2300484, Summary of simulation results for NR UE absolute physical layer throughput requirements with link adaptation, Intel</w:t>
      </w:r>
    </w:p>
    <w:p w14:paraId="4F31FB2C" w14:textId="32D51EC5" w:rsidR="00ED7296" w:rsidRPr="00ED7296" w:rsidRDefault="00ED7296"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R4-2303771, Topic summary for [106][326] NR_demod_enh3_Part1, Moderator (China Telecom)</w:t>
      </w:r>
    </w:p>
    <w:p w14:paraId="350A2C9B" w14:textId="318FC90F" w:rsidR="00ED7296" w:rsidRPr="00ED7296" w:rsidRDefault="00ED7296"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R4-2303772, Topic summary for [106][327] NR_demod_enh3_Part2, Moderator (Intel)</w:t>
      </w:r>
    </w:p>
    <w:p w14:paraId="74210748" w14:textId="1ED2D54B" w:rsidR="00ED7296" w:rsidRPr="00ED7296" w:rsidRDefault="00ED7296"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R4-2302929, WF on advanced receiver for MU-MIMO scenario, China Telecom</w:t>
      </w:r>
    </w:p>
    <w:p w14:paraId="194D5432" w14:textId="096DD5BD" w:rsidR="00ED7296" w:rsidRPr="00ED7296" w:rsidRDefault="00ED7296"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R4-2302930, WF for Absolute physical layer throughput requirements, Intel</w:t>
      </w:r>
    </w:p>
    <w:p w14:paraId="55AD59DF" w14:textId="2BCC47D1" w:rsidR="00ED7296" w:rsidRPr="00ED7296" w:rsidRDefault="00ED7296" w:rsidP="001568A1">
      <w:pPr>
        <w:pStyle w:val="aff8"/>
        <w:numPr>
          <w:ilvl w:val="0"/>
          <w:numId w:val="50"/>
        </w:numPr>
        <w:snapToGrid w:val="0"/>
        <w:ind w:leftChars="0"/>
        <w:jc w:val="left"/>
        <w:rPr>
          <w:rFonts w:ascii="Arial" w:eastAsiaTheme="minorEastAsia" w:hAnsi="Arial" w:cs="Arial"/>
          <w:sz w:val="20"/>
          <w:szCs w:val="20"/>
          <w:highlight w:val="yellow"/>
          <w:lang w:eastAsia="zh-CN"/>
        </w:rPr>
      </w:pPr>
      <w:r w:rsidRPr="00ED7296">
        <w:rPr>
          <w:rFonts w:ascii="Arial" w:eastAsiaTheme="minorEastAsia" w:hAnsi="Arial" w:cs="Arial"/>
          <w:sz w:val="20"/>
          <w:szCs w:val="20"/>
          <w:highlight w:val="yellow"/>
          <w:lang w:eastAsia="zh-CN"/>
        </w:rPr>
        <w:t>R4-2302931, Ad-hoc minutes for Rel-18 Performance enhancement WI, China Telecom</w:t>
      </w:r>
    </w:p>
    <w:p w14:paraId="352365E0" w14:textId="77777777" w:rsidR="001568A1" w:rsidRPr="001568A1" w:rsidRDefault="001568A1" w:rsidP="003A3175">
      <w:pPr>
        <w:rPr>
          <w:rFonts w:eastAsiaTheme="minorEastAsia"/>
          <w:lang w:val="en-US"/>
        </w:rPr>
      </w:pPr>
    </w:p>
    <w:sectPr w:rsidR="001568A1" w:rsidRPr="001568A1"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5E5E5" w14:textId="77777777" w:rsidR="00A76BA2" w:rsidRDefault="00A76BA2">
      <w:r>
        <w:separator/>
      </w:r>
    </w:p>
  </w:endnote>
  <w:endnote w:type="continuationSeparator" w:id="0">
    <w:p w14:paraId="68848121" w14:textId="77777777" w:rsidR="00A76BA2" w:rsidRDefault="00A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47565C9" w:rsidR="00A51616" w:rsidRDefault="00A51616">
    <w:pPr>
      <w:pStyle w:val="ac"/>
    </w:pPr>
    <w:r>
      <w:rPr>
        <w:rStyle w:val="ae"/>
      </w:rPr>
      <w:fldChar w:fldCharType="begin"/>
    </w:r>
    <w:r>
      <w:rPr>
        <w:rStyle w:val="ae"/>
      </w:rPr>
      <w:instrText xml:space="preserve"> PAGE </w:instrText>
    </w:r>
    <w:r>
      <w:rPr>
        <w:rStyle w:val="ae"/>
      </w:rPr>
      <w:fldChar w:fldCharType="separate"/>
    </w:r>
    <w:r w:rsidR="008019CC">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8019CC">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8FE90" w14:textId="77777777" w:rsidR="00A76BA2" w:rsidRDefault="00A76BA2">
      <w:r>
        <w:separator/>
      </w:r>
    </w:p>
  </w:footnote>
  <w:footnote w:type="continuationSeparator" w:id="0">
    <w:p w14:paraId="79881C6F" w14:textId="77777777" w:rsidR="00A76BA2" w:rsidRDefault="00A76B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90887EB2"/>
    <w:multiLevelType w:val="multilevel"/>
    <w:tmpl w:val="90887E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4"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682FAF"/>
    <w:multiLevelType w:val="hybridMultilevel"/>
    <w:tmpl w:val="3060432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00B1E0"/>
    <w:multiLevelType w:val="multilevel"/>
    <w:tmpl w:val="1700B1E0"/>
    <w:lvl w:ilvl="0">
      <w:start w:val="1"/>
      <w:numFmt w:val="bullet"/>
      <w:suff w:val="space"/>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9E92FED"/>
    <w:multiLevelType w:val="multilevel"/>
    <w:tmpl w:val="39E92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color w:val="auto"/>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2" w15:restartNumberingAfterBreak="0">
    <w:nsid w:val="3F850899"/>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9"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6A4620"/>
    <w:multiLevelType w:val="hybridMultilevel"/>
    <w:tmpl w:val="97B44B98"/>
    <w:lvl w:ilvl="0" w:tplc="8DEC0AD6">
      <w:start w:val="1"/>
      <w:numFmt w:val="decimal"/>
      <w:lvlText w:val="[%1]"/>
      <w:lvlJc w:val="left"/>
      <w:pPr>
        <w:ind w:left="720" w:hanging="360"/>
      </w:pPr>
      <w:rPr>
        <w:rFonts w:ascii="Arial" w:hAnsi="Arial" w:cs="Arial" w:hint="default"/>
        <w:sz w:val="20"/>
        <w:szCs w:val="20"/>
        <w:lang w:val="en-G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66D20AC"/>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D662634"/>
    <w:multiLevelType w:val="hybridMultilevel"/>
    <w:tmpl w:val="AC8886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9"/>
  </w:num>
  <w:num w:numId="3">
    <w:abstractNumId w:val="44"/>
  </w:num>
  <w:num w:numId="4">
    <w:abstractNumId w:val="14"/>
  </w:num>
  <w:num w:numId="5">
    <w:abstractNumId w:val="27"/>
  </w:num>
  <w:num w:numId="6">
    <w:abstractNumId w:val="34"/>
  </w:num>
  <w:num w:numId="7">
    <w:abstractNumId w:val="5"/>
  </w:num>
  <w:num w:numId="8">
    <w:abstractNumId w:val="24"/>
  </w:num>
  <w:num w:numId="9">
    <w:abstractNumId w:val="39"/>
  </w:num>
  <w:num w:numId="10">
    <w:abstractNumId w:val="46"/>
  </w:num>
  <w:num w:numId="11">
    <w:abstractNumId w:val="12"/>
  </w:num>
  <w:num w:numId="12">
    <w:abstractNumId w:val="40"/>
  </w:num>
  <w:num w:numId="13">
    <w:abstractNumId w:val="22"/>
  </w:num>
  <w:num w:numId="14">
    <w:abstractNumId w:val="6"/>
  </w:num>
  <w:num w:numId="15">
    <w:abstractNumId w:val="29"/>
  </w:num>
  <w:num w:numId="16">
    <w:abstractNumId w:val="9"/>
  </w:num>
  <w:num w:numId="17">
    <w:abstractNumId w:val="47"/>
  </w:num>
  <w:num w:numId="18">
    <w:abstractNumId w:val="11"/>
  </w:num>
  <w:num w:numId="19">
    <w:abstractNumId w:val="45"/>
  </w:num>
  <w:num w:numId="20">
    <w:abstractNumId w:val="15"/>
  </w:num>
  <w:num w:numId="21">
    <w:abstractNumId w:val="3"/>
  </w:num>
  <w:num w:numId="22">
    <w:abstractNumId w:val="43"/>
  </w:num>
  <w:num w:numId="23">
    <w:abstractNumId w:val="33"/>
  </w:num>
  <w:num w:numId="24">
    <w:abstractNumId w:val="18"/>
  </w:num>
  <w:num w:numId="25">
    <w:abstractNumId w:val="42"/>
  </w:num>
  <w:num w:numId="26">
    <w:abstractNumId w:val="23"/>
  </w:num>
  <w:num w:numId="27">
    <w:abstractNumId w:val="0"/>
  </w:num>
  <w:num w:numId="28">
    <w:abstractNumId w:val="2"/>
  </w:num>
  <w:num w:numId="29">
    <w:abstractNumId w:val="1"/>
  </w:num>
  <w:num w:numId="30">
    <w:abstractNumId w:val="21"/>
  </w:num>
  <w:num w:numId="31">
    <w:abstractNumId w:val="28"/>
  </w:num>
  <w:num w:numId="32">
    <w:abstractNumId w:val="4"/>
  </w:num>
  <w:num w:numId="33">
    <w:abstractNumId w:val="10"/>
  </w:num>
  <w:num w:numId="34">
    <w:abstractNumId w:val="41"/>
  </w:num>
  <w:num w:numId="35">
    <w:abstractNumId w:val="26"/>
  </w:num>
  <w:num w:numId="36">
    <w:abstractNumId w:val="13"/>
  </w:num>
  <w:num w:numId="37">
    <w:abstractNumId w:val="38"/>
  </w:num>
  <w:num w:numId="38">
    <w:abstractNumId w:val="20"/>
  </w:num>
  <w:num w:numId="39">
    <w:abstractNumId w:val="25"/>
  </w:num>
  <w:num w:numId="40">
    <w:abstractNumId w:val="30"/>
  </w:num>
  <w:num w:numId="41">
    <w:abstractNumId w:val="31"/>
  </w:num>
  <w:num w:numId="42">
    <w:abstractNumId w:val="48"/>
  </w:num>
  <w:num w:numId="43">
    <w:abstractNumId w:val="16"/>
  </w:num>
  <w:num w:numId="44">
    <w:abstractNumId w:val="32"/>
  </w:num>
  <w:num w:numId="45">
    <w:abstractNumId w:val="35"/>
  </w:num>
  <w:num w:numId="46">
    <w:abstractNumId w:val="7"/>
  </w:num>
  <w:num w:numId="47">
    <w:abstractNumId w:val="49"/>
  </w:num>
  <w:num w:numId="48">
    <w:abstractNumId w:val="17"/>
  </w:num>
  <w:num w:numId="49">
    <w:abstractNumId w:val="8"/>
  </w:num>
  <w:num w:numId="50">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66D7"/>
    <w:rsid w:val="000276C5"/>
    <w:rsid w:val="00033873"/>
    <w:rsid w:val="0004456C"/>
    <w:rsid w:val="0004770D"/>
    <w:rsid w:val="0005259B"/>
    <w:rsid w:val="00053FEE"/>
    <w:rsid w:val="00060AE4"/>
    <w:rsid w:val="0006411D"/>
    <w:rsid w:val="00067317"/>
    <w:rsid w:val="00072173"/>
    <w:rsid w:val="000746A7"/>
    <w:rsid w:val="00074F7D"/>
    <w:rsid w:val="00082FB8"/>
    <w:rsid w:val="000910BB"/>
    <w:rsid w:val="0009177C"/>
    <w:rsid w:val="000920C0"/>
    <w:rsid w:val="00092232"/>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75E4"/>
    <w:rsid w:val="00115408"/>
    <w:rsid w:val="00116F4B"/>
    <w:rsid w:val="001220E7"/>
    <w:rsid w:val="001229F4"/>
    <w:rsid w:val="00123722"/>
    <w:rsid w:val="00124F98"/>
    <w:rsid w:val="001343FD"/>
    <w:rsid w:val="00137471"/>
    <w:rsid w:val="0015001D"/>
    <w:rsid w:val="00150FD3"/>
    <w:rsid w:val="00153AD8"/>
    <w:rsid w:val="001568A1"/>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A20"/>
    <w:rsid w:val="001F486F"/>
    <w:rsid w:val="001F48FD"/>
    <w:rsid w:val="001F595F"/>
    <w:rsid w:val="00207DC4"/>
    <w:rsid w:val="00217656"/>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4AA6"/>
    <w:rsid w:val="0029567C"/>
    <w:rsid w:val="00297087"/>
    <w:rsid w:val="002A19E2"/>
    <w:rsid w:val="002A4BDF"/>
    <w:rsid w:val="002C0B82"/>
    <w:rsid w:val="002C2408"/>
    <w:rsid w:val="002D1C9B"/>
    <w:rsid w:val="002D381F"/>
    <w:rsid w:val="002D3962"/>
    <w:rsid w:val="002D4E78"/>
    <w:rsid w:val="002D5539"/>
    <w:rsid w:val="002E034C"/>
    <w:rsid w:val="002E270C"/>
    <w:rsid w:val="002E3B92"/>
    <w:rsid w:val="002E662E"/>
    <w:rsid w:val="002E73DE"/>
    <w:rsid w:val="002F177E"/>
    <w:rsid w:val="002F4234"/>
    <w:rsid w:val="002F5D67"/>
    <w:rsid w:val="002F66C1"/>
    <w:rsid w:val="00301B7A"/>
    <w:rsid w:val="00305E4C"/>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5678"/>
    <w:rsid w:val="00375EC3"/>
    <w:rsid w:val="0039390A"/>
    <w:rsid w:val="00393AD5"/>
    <w:rsid w:val="00394AB0"/>
    <w:rsid w:val="00396252"/>
    <w:rsid w:val="003977E1"/>
    <w:rsid w:val="003A3175"/>
    <w:rsid w:val="003A4B47"/>
    <w:rsid w:val="003A7ADB"/>
    <w:rsid w:val="003B24AF"/>
    <w:rsid w:val="003B302D"/>
    <w:rsid w:val="003B5154"/>
    <w:rsid w:val="003B7182"/>
    <w:rsid w:val="003C2CFE"/>
    <w:rsid w:val="003C342C"/>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14792"/>
    <w:rsid w:val="004167E9"/>
    <w:rsid w:val="00416F04"/>
    <w:rsid w:val="00421768"/>
    <w:rsid w:val="004258BA"/>
    <w:rsid w:val="00437BDE"/>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E6901"/>
    <w:rsid w:val="004F141A"/>
    <w:rsid w:val="004F218A"/>
    <w:rsid w:val="004F27AD"/>
    <w:rsid w:val="004F4C5B"/>
    <w:rsid w:val="0050334E"/>
    <w:rsid w:val="00505387"/>
    <w:rsid w:val="00506905"/>
    <w:rsid w:val="00512DF7"/>
    <w:rsid w:val="005141E7"/>
    <w:rsid w:val="005178E6"/>
    <w:rsid w:val="00517CD5"/>
    <w:rsid w:val="00517E63"/>
    <w:rsid w:val="00526B0D"/>
    <w:rsid w:val="0053725F"/>
    <w:rsid w:val="00545364"/>
    <w:rsid w:val="00553315"/>
    <w:rsid w:val="0055346F"/>
    <w:rsid w:val="00553B50"/>
    <w:rsid w:val="005579FF"/>
    <w:rsid w:val="005745E5"/>
    <w:rsid w:val="0057546D"/>
    <w:rsid w:val="005776DD"/>
    <w:rsid w:val="00582117"/>
    <w:rsid w:val="0058478F"/>
    <w:rsid w:val="00590D42"/>
    <w:rsid w:val="00593315"/>
    <w:rsid w:val="005949D1"/>
    <w:rsid w:val="005A0387"/>
    <w:rsid w:val="005A170D"/>
    <w:rsid w:val="005A3957"/>
    <w:rsid w:val="005A6C96"/>
    <w:rsid w:val="005B032E"/>
    <w:rsid w:val="005C6156"/>
    <w:rsid w:val="005D0418"/>
    <w:rsid w:val="005D7F35"/>
    <w:rsid w:val="005E1D58"/>
    <w:rsid w:val="005E3059"/>
    <w:rsid w:val="005F0B7E"/>
    <w:rsid w:val="00602315"/>
    <w:rsid w:val="00610E37"/>
    <w:rsid w:val="00611039"/>
    <w:rsid w:val="00611C9A"/>
    <w:rsid w:val="006129BF"/>
    <w:rsid w:val="006207ED"/>
    <w:rsid w:val="00626BC9"/>
    <w:rsid w:val="00643BD2"/>
    <w:rsid w:val="00643D38"/>
    <w:rsid w:val="006447C8"/>
    <w:rsid w:val="006458DF"/>
    <w:rsid w:val="00650D52"/>
    <w:rsid w:val="006546FE"/>
    <w:rsid w:val="00661595"/>
    <w:rsid w:val="006615B2"/>
    <w:rsid w:val="00662313"/>
    <w:rsid w:val="00670072"/>
    <w:rsid w:val="00671974"/>
    <w:rsid w:val="00673911"/>
    <w:rsid w:val="006870C9"/>
    <w:rsid w:val="00695711"/>
    <w:rsid w:val="006A1EAD"/>
    <w:rsid w:val="006A3ADF"/>
    <w:rsid w:val="006A7552"/>
    <w:rsid w:val="006A7BCB"/>
    <w:rsid w:val="006B0047"/>
    <w:rsid w:val="006B3E35"/>
    <w:rsid w:val="006B4C1E"/>
    <w:rsid w:val="006B60E8"/>
    <w:rsid w:val="006B6E3C"/>
    <w:rsid w:val="006C090F"/>
    <w:rsid w:val="006C4E32"/>
    <w:rsid w:val="006C56D8"/>
    <w:rsid w:val="006C78DB"/>
    <w:rsid w:val="006D07AE"/>
    <w:rsid w:val="006D1C93"/>
    <w:rsid w:val="006E3F11"/>
    <w:rsid w:val="006E526C"/>
    <w:rsid w:val="006F7560"/>
    <w:rsid w:val="00701410"/>
    <w:rsid w:val="00705C07"/>
    <w:rsid w:val="007105ED"/>
    <w:rsid w:val="007113A1"/>
    <w:rsid w:val="00713475"/>
    <w:rsid w:val="00720CD0"/>
    <w:rsid w:val="00721CF6"/>
    <w:rsid w:val="0072265A"/>
    <w:rsid w:val="0072370B"/>
    <w:rsid w:val="00723E46"/>
    <w:rsid w:val="00725DDE"/>
    <w:rsid w:val="00732CF7"/>
    <w:rsid w:val="00733826"/>
    <w:rsid w:val="00742986"/>
    <w:rsid w:val="00745D6D"/>
    <w:rsid w:val="007507C9"/>
    <w:rsid w:val="0075703F"/>
    <w:rsid w:val="00757CD6"/>
    <w:rsid w:val="007645B5"/>
    <w:rsid w:val="00766CFB"/>
    <w:rsid w:val="00767A17"/>
    <w:rsid w:val="007722D5"/>
    <w:rsid w:val="00774004"/>
    <w:rsid w:val="00780EDF"/>
    <w:rsid w:val="007816FF"/>
    <w:rsid w:val="007835E1"/>
    <w:rsid w:val="00783B44"/>
    <w:rsid w:val="00785028"/>
    <w:rsid w:val="0079580F"/>
    <w:rsid w:val="007A2DB4"/>
    <w:rsid w:val="007A3A5A"/>
    <w:rsid w:val="007A4370"/>
    <w:rsid w:val="007A5721"/>
    <w:rsid w:val="007A7FC0"/>
    <w:rsid w:val="007B362E"/>
    <w:rsid w:val="007B4CD8"/>
    <w:rsid w:val="007B5077"/>
    <w:rsid w:val="007B7672"/>
    <w:rsid w:val="007C0FD5"/>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4096D"/>
    <w:rsid w:val="00842D56"/>
    <w:rsid w:val="00843DB4"/>
    <w:rsid w:val="008546E5"/>
    <w:rsid w:val="008556A8"/>
    <w:rsid w:val="0085677C"/>
    <w:rsid w:val="00865EA8"/>
    <w:rsid w:val="00871653"/>
    <w:rsid w:val="0087441B"/>
    <w:rsid w:val="008763C3"/>
    <w:rsid w:val="00876A24"/>
    <w:rsid w:val="00876CB4"/>
    <w:rsid w:val="00877408"/>
    <w:rsid w:val="00880684"/>
    <w:rsid w:val="00881D74"/>
    <w:rsid w:val="00881E7B"/>
    <w:rsid w:val="008823EA"/>
    <w:rsid w:val="008836AC"/>
    <w:rsid w:val="00884B58"/>
    <w:rsid w:val="00887422"/>
    <w:rsid w:val="0089166C"/>
    <w:rsid w:val="00893204"/>
    <w:rsid w:val="008932C7"/>
    <w:rsid w:val="00894873"/>
    <w:rsid w:val="008960DE"/>
    <w:rsid w:val="00896803"/>
    <w:rsid w:val="008A36DF"/>
    <w:rsid w:val="008A4536"/>
    <w:rsid w:val="008B2047"/>
    <w:rsid w:val="008B5DCA"/>
    <w:rsid w:val="008B6A11"/>
    <w:rsid w:val="008C1698"/>
    <w:rsid w:val="008C1A3D"/>
    <w:rsid w:val="008D01C3"/>
    <w:rsid w:val="008D0BA8"/>
    <w:rsid w:val="008D1E13"/>
    <w:rsid w:val="008D6549"/>
    <w:rsid w:val="008D70D2"/>
    <w:rsid w:val="008D7418"/>
    <w:rsid w:val="008E35E2"/>
    <w:rsid w:val="008E35E4"/>
    <w:rsid w:val="008E36FE"/>
    <w:rsid w:val="00900AE8"/>
    <w:rsid w:val="00900DAD"/>
    <w:rsid w:val="009060B9"/>
    <w:rsid w:val="00912698"/>
    <w:rsid w:val="0091408E"/>
    <w:rsid w:val="009210F3"/>
    <w:rsid w:val="0092772F"/>
    <w:rsid w:val="009333B6"/>
    <w:rsid w:val="009371EB"/>
    <w:rsid w:val="009378CA"/>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F0747"/>
    <w:rsid w:val="00A03514"/>
    <w:rsid w:val="00A10F5D"/>
    <w:rsid w:val="00A142DC"/>
    <w:rsid w:val="00A17079"/>
    <w:rsid w:val="00A218FA"/>
    <w:rsid w:val="00A27EC9"/>
    <w:rsid w:val="00A406ED"/>
    <w:rsid w:val="00A407AF"/>
    <w:rsid w:val="00A448C3"/>
    <w:rsid w:val="00A44942"/>
    <w:rsid w:val="00A458D4"/>
    <w:rsid w:val="00A46FB7"/>
    <w:rsid w:val="00A51616"/>
    <w:rsid w:val="00A53118"/>
    <w:rsid w:val="00A67748"/>
    <w:rsid w:val="00A71C0B"/>
    <w:rsid w:val="00A7348D"/>
    <w:rsid w:val="00A76BA2"/>
    <w:rsid w:val="00A81677"/>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51D1"/>
    <w:rsid w:val="00AD53C7"/>
    <w:rsid w:val="00AD7ADC"/>
    <w:rsid w:val="00AE08EB"/>
    <w:rsid w:val="00AE08F2"/>
    <w:rsid w:val="00AE18EC"/>
    <w:rsid w:val="00AE2651"/>
    <w:rsid w:val="00AE3D69"/>
    <w:rsid w:val="00AF3414"/>
    <w:rsid w:val="00AF50F6"/>
    <w:rsid w:val="00AF6B53"/>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5CB"/>
    <w:rsid w:val="00B529CB"/>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7BFC"/>
    <w:rsid w:val="00C90B94"/>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04BB7"/>
    <w:rsid w:val="00D11E2A"/>
    <w:rsid w:val="00D160C1"/>
    <w:rsid w:val="00D16D72"/>
    <w:rsid w:val="00D17794"/>
    <w:rsid w:val="00D21C50"/>
    <w:rsid w:val="00D22398"/>
    <w:rsid w:val="00D30BDD"/>
    <w:rsid w:val="00D35E6C"/>
    <w:rsid w:val="00D4075C"/>
    <w:rsid w:val="00D436CF"/>
    <w:rsid w:val="00D43805"/>
    <w:rsid w:val="00D45B2F"/>
    <w:rsid w:val="00D46E88"/>
    <w:rsid w:val="00D47CEA"/>
    <w:rsid w:val="00D513AC"/>
    <w:rsid w:val="00D60BD6"/>
    <w:rsid w:val="00D613A9"/>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464C"/>
    <w:rsid w:val="00DD49B5"/>
    <w:rsid w:val="00DE2A08"/>
    <w:rsid w:val="00DE2B4D"/>
    <w:rsid w:val="00DE74A5"/>
    <w:rsid w:val="00E00E44"/>
    <w:rsid w:val="00E0340A"/>
    <w:rsid w:val="00E049A8"/>
    <w:rsid w:val="00E126FE"/>
    <w:rsid w:val="00E12ECB"/>
    <w:rsid w:val="00E13DB1"/>
    <w:rsid w:val="00E1451F"/>
    <w:rsid w:val="00E15A72"/>
    <w:rsid w:val="00E15E28"/>
    <w:rsid w:val="00E16577"/>
    <w:rsid w:val="00E27181"/>
    <w:rsid w:val="00E3521D"/>
    <w:rsid w:val="00E36051"/>
    <w:rsid w:val="00E36CDB"/>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D7296"/>
    <w:rsid w:val="00EE1504"/>
    <w:rsid w:val="00EE2447"/>
    <w:rsid w:val="00EE349F"/>
    <w:rsid w:val="00EE3B5B"/>
    <w:rsid w:val="00EE4CC9"/>
    <w:rsid w:val="00EF4800"/>
    <w:rsid w:val="00EF5D5B"/>
    <w:rsid w:val="00EF674A"/>
    <w:rsid w:val="00EF7B41"/>
    <w:rsid w:val="00F00647"/>
    <w:rsid w:val="00F00A3D"/>
    <w:rsid w:val="00F04310"/>
    <w:rsid w:val="00F17CA4"/>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6418A"/>
    <w:rsid w:val="00F72B10"/>
    <w:rsid w:val="00F73B58"/>
    <w:rsid w:val="00F77359"/>
    <w:rsid w:val="00F80B08"/>
    <w:rsid w:val="00F86A73"/>
    <w:rsid w:val="00F87F6E"/>
    <w:rsid w:val="00F90B6E"/>
    <w:rsid w:val="00F90FB1"/>
    <w:rsid w:val="00F97CD8"/>
    <w:rsid w:val="00FA1A8F"/>
    <w:rsid w:val="00FA1F71"/>
    <w:rsid w:val="00FA58DA"/>
    <w:rsid w:val="00FC2F45"/>
    <w:rsid w:val="00FC345B"/>
    <w:rsid w:val="00FC35AC"/>
    <w:rsid w:val="00FC4237"/>
    <w:rsid w:val="00FD4E37"/>
    <w:rsid w:val="00FE131F"/>
    <w:rsid w:val="00FE51EC"/>
    <w:rsid w:val="00FF1FDC"/>
    <w:rsid w:val="00FF23A3"/>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C9257F24-D841-48EF-A99D-6E2F0748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20"/>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21"/>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22"/>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23"/>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24"/>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25"/>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26"/>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27"/>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CRCoverPageChar">
    <w:name w:val="CR Cover Page Char"/>
    <w:link w:val="CRCoverPage"/>
    <w:locked/>
    <w:rsid w:val="00305E4C"/>
    <w:rPr>
      <w:rFonts w:ascii="Arial" w:eastAsia="宋体" w:hAnsi="Arial"/>
      <w:lang w:val="en-GB" w:eastAsia="en-US"/>
    </w:rPr>
  </w:style>
  <w:style w:type="character" w:styleId="afff">
    <w:name w:val="Unresolved Mention"/>
    <w:basedOn w:val="a1"/>
    <w:uiPriority w:val="99"/>
    <w:semiHidden/>
    <w:unhideWhenUsed/>
    <w:rsid w:val="002176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an.hwang@intel.com" TargetMode="External"/><Relationship Id="rId3" Type="http://schemas.openxmlformats.org/officeDocument/2006/relationships/settings" Target="settings.xml"/><Relationship Id="rId7" Type="http://schemas.openxmlformats.org/officeDocument/2006/relationships/hyperlink" Target="mailto:wujingzhou@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1385</Words>
  <Characters>7895</Characters>
  <Application>Microsoft Office Word</Application>
  <DocSecurity>0</DocSecurity>
  <Lines>65</Lines>
  <Paragraphs>18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9262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Wu Jingzhou - China Telecom</cp:lastModifiedBy>
  <cp:revision>2</cp:revision>
  <dcterms:created xsi:type="dcterms:W3CDTF">2023-03-10T09:12:00Z</dcterms:created>
  <dcterms:modified xsi:type="dcterms:W3CDTF">2023-03-10T09:12:00Z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